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3D991" w14:textId="77777777" w:rsidR="004D746E" w:rsidRPr="00606E36" w:rsidRDefault="004D746E" w:rsidP="00CA7D8F">
      <w:pPr>
        <w:ind w:left="5387" w:hanging="284"/>
        <w:jc w:val="both"/>
        <w:rPr>
          <w:rFonts w:ascii="Times New Roman" w:hAnsi="Times New Roman"/>
          <w:szCs w:val="24"/>
        </w:rPr>
      </w:pPr>
      <w:r w:rsidRPr="00606E36">
        <w:rPr>
          <w:rFonts w:ascii="Times New Roman" w:hAnsi="Times New Roman"/>
          <w:szCs w:val="24"/>
        </w:rPr>
        <w:t>PATVIRTINTA</w:t>
      </w:r>
    </w:p>
    <w:p w14:paraId="2B0E4447" w14:textId="77777777" w:rsidR="000B3174" w:rsidRPr="00606E36" w:rsidRDefault="000B3174" w:rsidP="00CA7D8F">
      <w:pPr>
        <w:ind w:left="5103"/>
        <w:jc w:val="both"/>
        <w:rPr>
          <w:rFonts w:ascii="Times New Roman" w:hAnsi="Times New Roman"/>
          <w:szCs w:val="24"/>
        </w:rPr>
      </w:pPr>
      <w:r w:rsidRPr="00606E36">
        <w:rPr>
          <w:rFonts w:ascii="Times New Roman" w:hAnsi="Times New Roman"/>
          <w:szCs w:val="24"/>
        </w:rPr>
        <w:t>Šakių rajono savivaldybės</w:t>
      </w:r>
    </w:p>
    <w:p w14:paraId="5D5E1EE6" w14:textId="77777777" w:rsidR="000B3174" w:rsidRPr="00606E36" w:rsidRDefault="000B3174" w:rsidP="00CA7D8F">
      <w:pPr>
        <w:ind w:firstLine="5103"/>
        <w:jc w:val="both"/>
        <w:rPr>
          <w:rFonts w:ascii="Times New Roman" w:hAnsi="Times New Roman"/>
          <w:szCs w:val="24"/>
        </w:rPr>
      </w:pPr>
      <w:r w:rsidRPr="00606E36">
        <w:rPr>
          <w:rFonts w:ascii="Times New Roman" w:hAnsi="Times New Roman"/>
          <w:szCs w:val="24"/>
        </w:rPr>
        <w:t>administracijos direktoriaus</w:t>
      </w:r>
    </w:p>
    <w:p w14:paraId="695B8B51" w14:textId="77777777" w:rsidR="00F319D4" w:rsidRPr="009A1597" w:rsidRDefault="00E664FA" w:rsidP="00F319D4">
      <w:pPr>
        <w:tabs>
          <w:tab w:val="left" w:pos="6804"/>
        </w:tabs>
        <w:ind w:firstLine="467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</w:t>
      </w:r>
      <w:r w:rsidR="00F319D4" w:rsidRPr="009A1597">
        <w:rPr>
          <w:rFonts w:ascii="Times New Roman" w:hAnsi="Times New Roman"/>
          <w:szCs w:val="24"/>
        </w:rPr>
        <w:t>2023 m.</w:t>
      </w:r>
      <w:r w:rsidR="00F319D4">
        <w:rPr>
          <w:rFonts w:ascii="Times New Roman" w:hAnsi="Times New Roman"/>
          <w:szCs w:val="24"/>
        </w:rPr>
        <w:t xml:space="preserve"> balandžio 21 </w:t>
      </w:r>
      <w:r w:rsidR="00F319D4" w:rsidRPr="009A1597">
        <w:rPr>
          <w:rFonts w:ascii="Times New Roman" w:hAnsi="Times New Roman"/>
          <w:szCs w:val="24"/>
        </w:rPr>
        <w:t xml:space="preserve">d. </w:t>
      </w:r>
      <w:r w:rsidR="00F319D4" w:rsidRPr="009A1597">
        <w:rPr>
          <w:rFonts w:ascii="Times New Roman" w:hAnsi="Times New Roman" w:hint="eastAsia"/>
          <w:szCs w:val="24"/>
        </w:rPr>
        <w:t>į</w:t>
      </w:r>
      <w:r w:rsidR="00F319D4" w:rsidRPr="009A1597">
        <w:rPr>
          <w:rFonts w:ascii="Times New Roman" w:hAnsi="Times New Roman"/>
          <w:szCs w:val="24"/>
        </w:rPr>
        <w:t>sakymu Nr. AT-</w:t>
      </w:r>
      <w:r w:rsidR="00F319D4">
        <w:rPr>
          <w:rFonts w:ascii="Times New Roman" w:hAnsi="Times New Roman"/>
          <w:szCs w:val="24"/>
        </w:rPr>
        <w:t>398</w:t>
      </w:r>
    </w:p>
    <w:p w14:paraId="3088B668" w14:textId="77FC9523" w:rsidR="000B3174" w:rsidRDefault="000B3174" w:rsidP="00E515B1">
      <w:pPr>
        <w:ind w:left="4962" w:hanging="142"/>
        <w:rPr>
          <w:rFonts w:ascii="Times New Roman" w:hAnsi="Times New Roman"/>
          <w:szCs w:val="24"/>
        </w:rPr>
      </w:pPr>
    </w:p>
    <w:p w14:paraId="2F6879B5" w14:textId="77777777" w:rsidR="00E515B1" w:rsidRPr="00606E36" w:rsidRDefault="00E515B1" w:rsidP="00E515B1">
      <w:pPr>
        <w:ind w:left="4962" w:hanging="142"/>
        <w:rPr>
          <w:rFonts w:ascii="Times New Roman" w:hAnsi="Times New Roman"/>
          <w:bCs/>
          <w:szCs w:val="24"/>
        </w:rPr>
      </w:pPr>
    </w:p>
    <w:p w14:paraId="07CA7127" w14:textId="77777777" w:rsidR="00CE3122" w:rsidRPr="00606E36" w:rsidRDefault="00CE3122" w:rsidP="002B6C12">
      <w:pPr>
        <w:jc w:val="center"/>
        <w:rPr>
          <w:rFonts w:ascii="Times New Roman" w:hAnsi="Times New Roman"/>
          <w:b/>
          <w:szCs w:val="24"/>
        </w:rPr>
      </w:pPr>
      <w:r w:rsidRPr="00606E36">
        <w:rPr>
          <w:rFonts w:ascii="Times New Roman" w:hAnsi="Times New Roman"/>
          <w:b/>
          <w:szCs w:val="24"/>
        </w:rPr>
        <w:t>ŠAKIŲ RAJONO SAVIVALDYBĖS ADMINISTRACIJOS</w:t>
      </w:r>
    </w:p>
    <w:p w14:paraId="7C638F93" w14:textId="77777777" w:rsidR="009619D4" w:rsidRPr="00606E36" w:rsidRDefault="00F133D7" w:rsidP="002B6C12">
      <w:pPr>
        <w:jc w:val="center"/>
        <w:rPr>
          <w:rFonts w:ascii="Times New Roman" w:hAnsi="Times New Roman"/>
          <w:b/>
          <w:szCs w:val="24"/>
        </w:rPr>
      </w:pPr>
      <w:r w:rsidRPr="00606E36">
        <w:rPr>
          <w:rFonts w:ascii="Times New Roman" w:hAnsi="Times New Roman"/>
          <w:b/>
          <w:szCs w:val="24"/>
        </w:rPr>
        <w:t>LUKŠIŲ</w:t>
      </w:r>
      <w:r w:rsidR="009E16D5" w:rsidRPr="00606E36">
        <w:rPr>
          <w:rFonts w:ascii="Times New Roman" w:hAnsi="Times New Roman"/>
          <w:b/>
          <w:szCs w:val="24"/>
        </w:rPr>
        <w:t xml:space="preserve"> </w:t>
      </w:r>
      <w:r w:rsidR="007A6BFE" w:rsidRPr="00606E36">
        <w:rPr>
          <w:rFonts w:ascii="Times New Roman" w:hAnsi="Times New Roman"/>
          <w:b/>
          <w:szCs w:val="24"/>
        </w:rPr>
        <w:t>SENIŪNIJA</w:t>
      </w:r>
    </w:p>
    <w:p w14:paraId="1287F344" w14:textId="77777777" w:rsidR="009619D4" w:rsidRPr="00606E36" w:rsidRDefault="009619D4" w:rsidP="002B6C12">
      <w:pPr>
        <w:rPr>
          <w:rFonts w:ascii="Times New Roman" w:hAnsi="Times New Roman"/>
          <w:szCs w:val="24"/>
        </w:rPr>
      </w:pPr>
    </w:p>
    <w:p w14:paraId="048C2ABC" w14:textId="6C400E38" w:rsidR="009619D4" w:rsidRPr="00606E36" w:rsidRDefault="00BD64AA" w:rsidP="002B6C12">
      <w:pPr>
        <w:tabs>
          <w:tab w:val="left" w:pos="3589"/>
        </w:tabs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2022</w:t>
      </w:r>
      <w:r w:rsidR="00D10EA4">
        <w:rPr>
          <w:rFonts w:ascii="Times New Roman" w:hAnsi="Times New Roman"/>
          <w:b/>
          <w:szCs w:val="24"/>
        </w:rPr>
        <w:t>-ŲJŲ METŲ VEIKLOS PLANO ATASKAITA</w:t>
      </w:r>
    </w:p>
    <w:p w14:paraId="10501629" w14:textId="77777777" w:rsidR="00111187" w:rsidRPr="00606E36" w:rsidRDefault="00111187" w:rsidP="002B6C12">
      <w:pPr>
        <w:tabs>
          <w:tab w:val="left" w:pos="3589"/>
        </w:tabs>
        <w:jc w:val="center"/>
        <w:rPr>
          <w:rFonts w:ascii="Times New Roman" w:hAnsi="Times New Roman"/>
          <w:bCs/>
          <w:szCs w:val="24"/>
        </w:rPr>
      </w:pPr>
    </w:p>
    <w:p w14:paraId="6B6EEEA5" w14:textId="77777777" w:rsidR="00111187" w:rsidRPr="00606E36" w:rsidRDefault="00111187" w:rsidP="006774CC">
      <w:pPr>
        <w:tabs>
          <w:tab w:val="left" w:pos="709"/>
        </w:tabs>
        <w:ind w:firstLine="720"/>
        <w:jc w:val="both"/>
        <w:rPr>
          <w:rFonts w:ascii="Times New Roman" w:hAnsi="Times New Roman"/>
          <w:szCs w:val="24"/>
        </w:rPr>
      </w:pPr>
      <w:r w:rsidRPr="00606E36">
        <w:rPr>
          <w:rFonts w:ascii="Times New Roman" w:hAnsi="Times New Roman"/>
          <w:szCs w:val="24"/>
        </w:rPr>
        <w:t xml:space="preserve">Seniūnija yra Šakių rajono savivaldybės administracijos struktūrinis teritorinis padalinys, veikiantis tam tikroje savivaldybės teritorijos dalyje. Seniūnijos aptarnaujamos teritorijos ribas savo </w:t>
      </w:r>
      <w:r w:rsidR="006774CC" w:rsidRPr="00606E36">
        <w:rPr>
          <w:rFonts w:ascii="Times New Roman" w:hAnsi="Times New Roman"/>
          <w:szCs w:val="24"/>
        </w:rPr>
        <w:t>sprendimu nustato savivaldybės t</w:t>
      </w:r>
      <w:r w:rsidRPr="00606E36">
        <w:rPr>
          <w:rFonts w:ascii="Times New Roman" w:hAnsi="Times New Roman"/>
          <w:szCs w:val="24"/>
        </w:rPr>
        <w:t>aryba.</w:t>
      </w:r>
    </w:p>
    <w:p w14:paraId="19C62249" w14:textId="75DA29F7" w:rsidR="00111187" w:rsidRPr="00606E36" w:rsidRDefault="00111187" w:rsidP="006774CC">
      <w:pPr>
        <w:tabs>
          <w:tab w:val="left" w:pos="709"/>
        </w:tabs>
        <w:ind w:firstLine="720"/>
        <w:jc w:val="both"/>
        <w:rPr>
          <w:rFonts w:ascii="Times New Roman" w:hAnsi="Times New Roman"/>
          <w:szCs w:val="24"/>
        </w:rPr>
      </w:pPr>
      <w:r w:rsidRPr="00606E36">
        <w:rPr>
          <w:rFonts w:ascii="Times New Roman" w:hAnsi="Times New Roman"/>
          <w:szCs w:val="24"/>
        </w:rPr>
        <w:t xml:space="preserve">Šakių rajono savivaldybės misija </w:t>
      </w:r>
      <w:r w:rsidR="000B70F5">
        <w:rPr>
          <w:rFonts w:ascii="Times New Roman" w:hAnsi="Times New Roman"/>
          <w:szCs w:val="24"/>
        </w:rPr>
        <w:t>–</w:t>
      </w:r>
      <w:r w:rsidRPr="00606E36">
        <w:rPr>
          <w:rFonts w:ascii="Times New Roman" w:hAnsi="Times New Roman"/>
          <w:szCs w:val="24"/>
        </w:rPr>
        <w:t xml:space="preserve"> plėtoti ir skatinti vietos savivaldą, užtikrinti viešojo administravimo ir viešųjų paslaugų teikimo funkcijų vykdymą tenkinant rajono bendruomenės viešuosius poreikius bei interesus.</w:t>
      </w:r>
    </w:p>
    <w:p w14:paraId="611E0530" w14:textId="15FE65C9" w:rsidR="00111187" w:rsidRPr="00606E36" w:rsidRDefault="00111187" w:rsidP="006774CC">
      <w:pPr>
        <w:tabs>
          <w:tab w:val="left" w:pos="709"/>
          <w:tab w:val="left" w:pos="851"/>
        </w:tabs>
        <w:ind w:firstLine="720"/>
        <w:jc w:val="both"/>
        <w:rPr>
          <w:rFonts w:ascii="Times New Roman" w:hAnsi="Times New Roman"/>
          <w:szCs w:val="24"/>
        </w:rPr>
      </w:pPr>
      <w:r w:rsidRPr="00606E36">
        <w:rPr>
          <w:rFonts w:ascii="Times New Roman" w:hAnsi="Times New Roman"/>
          <w:b/>
          <w:szCs w:val="24"/>
        </w:rPr>
        <w:t>LUKŠIŲ</w:t>
      </w:r>
      <w:r w:rsidRPr="00606E36">
        <w:rPr>
          <w:rFonts w:ascii="Times New Roman" w:hAnsi="Times New Roman"/>
          <w:b/>
          <w:bCs/>
          <w:szCs w:val="24"/>
        </w:rPr>
        <w:t xml:space="preserve"> SENIŪNIJOS</w:t>
      </w:r>
      <w:r w:rsidRPr="00606E36">
        <w:rPr>
          <w:rFonts w:ascii="Times New Roman" w:hAnsi="Times New Roman"/>
          <w:bCs/>
          <w:szCs w:val="24"/>
        </w:rPr>
        <w:t xml:space="preserve"> </w:t>
      </w:r>
      <w:r w:rsidRPr="00606E36">
        <w:rPr>
          <w:rFonts w:ascii="Times New Roman" w:hAnsi="Times New Roman"/>
          <w:b/>
          <w:bCs/>
          <w:szCs w:val="24"/>
        </w:rPr>
        <w:t>MISIJA</w:t>
      </w:r>
      <w:r w:rsidRPr="00606E36">
        <w:rPr>
          <w:rFonts w:ascii="Times New Roman" w:hAnsi="Times New Roman"/>
          <w:bCs/>
          <w:szCs w:val="24"/>
        </w:rPr>
        <w:t xml:space="preserve"> </w:t>
      </w:r>
      <w:r w:rsidR="000B70F5">
        <w:rPr>
          <w:rFonts w:ascii="Times New Roman" w:hAnsi="Times New Roman"/>
          <w:bCs/>
          <w:szCs w:val="24"/>
        </w:rPr>
        <w:t>–</w:t>
      </w:r>
      <w:r w:rsidRPr="00606E36">
        <w:rPr>
          <w:rFonts w:ascii="Times New Roman" w:hAnsi="Times New Roman"/>
          <w:bCs/>
          <w:szCs w:val="24"/>
        </w:rPr>
        <w:t xml:space="preserve"> s</w:t>
      </w:r>
      <w:r w:rsidRPr="00606E36">
        <w:rPr>
          <w:rFonts w:ascii="Times New Roman" w:hAnsi="Times New Roman"/>
          <w:szCs w:val="24"/>
        </w:rPr>
        <w:t xml:space="preserve">avo administraciniame padalinyje padėti įgyvendinti Vietos savivaldos įstatyme administracijai pavestus uždavinius, </w:t>
      </w:r>
      <w:r w:rsidR="0097703A" w:rsidRPr="00606E36">
        <w:rPr>
          <w:rFonts w:ascii="Times New Roman" w:hAnsi="Times New Roman"/>
          <w:szCs w:val="24"/>
        </w:rPr>
        <w:t xml:space="preserve">kūrybingai </w:t>
      </w:r>
      <w:r w:rsidRPr="00606E36">
        <w:rPr>
          <w:rFonts w:ascii="Times New Roman" w:hAnsi="Times New Roman"/>
          <w:szCs w:val="24"/>
        </w:rPr>
        <w:t>veikti pagal savivaldyb</w:t>
      </w:r>
      <w:r w:rsidR="00B8287D" w:rsidRPr="00606E36">
        <w:rPr>
          <w:rFonts w:ascii="Times New Roman" w:hAnsi="Times New Roman"/>
          <w:szCs w:val="24"/>
        </w:rPr>
        <w:t xml:space="preserve">ės administracijos direktoriaus </w:t>
      </w:r>
      <w:r w:rsidRPr="00606E36">
        <w:rPr>
          <w:rFonts w:ascii="Times New Roman" w:hAnsi="Times New Roman"/>
          <w:szCs w:val="24"/>
        </w:rPr>
        <w:t>patvirtintus seniūnijos veiklos nuostatus, organizuoti ir užtikrinti efektyvų savarankiškų ir valstybės deleguotų funkcijų valdymą, bendradarbiauti su esamomis kaimo bendruomenėmis, apibendrinti seniūnijos gyventojų pastabas, pasiūlymus ir siekti juos įgyvendinti.</w:t>
      </w:r>
    </w:p>
    <w:p w14:paraId="57B9E4E4" w14:textId="77777777" w:rsidR="00111187" w:rsidRPr="00606E36" w:rsidRDefault="00111187" w:rsidP="006774CC">
      <w:pPr>
        <w:tabs>
          <w:tab w:val="left" w:pos="709"/>
        </w:tabs>
        <w:ind w:firstLine="720"/>
        <w:rPr>
          <w:rFonts w:ascii="Times New Roman" w:hAnsi="Times New Roman"/>
          <w:szCs w:val="24"/>
        </w:rPr>
      </w:pPr>
    </w:p>
    <w:p w14:paraId="118EF298" w14:textId="48EB657C" w:rsidR="00111187" w:rsidRPr="00606E36" w:rsidRDefault="00111187" w:rsidP="006774CC">
      <w:pPr>
        <w:tabs>
          <w:tab w:val="left" w:pos="709"/>
        </w:tabs>
        <w:ind w:firstLine="720"/>
        <w:jc w:val="both"/>
        <w:rPr>
          <w:rFonts w:ascii="Times New Roman" w:hAnsi="Times New Roman"/>
          <w:szCs w:val="24"/>
        </w:rPr>
      </w:pPr>
      <w:r w:rsidRPr="00606E36">
        <w:rPr>
          <w:rFonts w:ascii="Times New Roman" w:hAnsi="Times New Roman"/>
          <w:b/>
          <w:szCs w:val="24"/>
        </w:rPr>
        <w:t>LUKŠIŲ</w:t>
      </w:r>
      <w:r w:rsidRPr="00606E36">
        <w:rPr>
          <w:rFonts w:ascii="Times New Roman" w:hAnsi="Times New Roman"/>
          <w:b/>
          <w:bCs/>
          <w:szCs w:val="24"/>
        </w:rPr>
        <w:t xml:space="preserve"> SENIŪNIJOS VIZIJA </w:t>
      </w:r>
      <w:r w:rsidR="000B70F5">
        <w:rPr>
          <w:rFonts w:ascii="Times New Roman" w:hAnsi="Times New Roman"/>
          <w:b/>
          <w:bCs/>
          <w:szCs w:val="24"/>
        </w:rPr>
        <w:t>–</w:t>
      </w:r>
      <w:r w:rsidR="00A252F6" w:rsidRPr="00606E36">
        <w:rPr>
          <w:rFonts w:ascii="Times New Roman" w:hAnsi="Times New Roman"/>
          <w:szCs w:val="24"/>
        </w:rPr>
        <w:t xml:space="preserve"> </w:t>
      </w:r>
      <w:r w:rsidRPr="00606E36">
        <w:rPr>
          <w:rFonts w:ascii="Times New Roman" w:hAnsi="Times New Roman"/>
          <w:szCs w:val="24"/>
        </w:rPr>
        <w:t>užtikrinti sav</w:t>
      </w:r>
      <w:r w:rsidR="00A252F6" w:rsidRPr="00606E36">
        <w:rPr>
          <w:rFonts w:ascii="Times New Roman" w:hAnsi="Times New Roman"/>
          <w:szCs w:val="24"/>
        </w:rPr>
        <w:t xml:space="preserve">ivaldos plėtrą, sukurti sveiką, </w:t>
      </w:r>
      <w:r w:rsidRPr="00606E36">
        <w:rPr>
          <w:rFonts w:ascii="Times New Roman" w:hAnsi="Times New Roman"/>
          <w:szCs w:val="24"/>
        </w:rPr>
        <w:t>švarią, saugią ir patogią gyvenamąją aplinką, pagerinti gyvenimo kokybę kiekvienam bendruomenės nariui,</w:t>
      </w:r>
      <w:r w:rsidR="00C25191" w:rsidRPr="00606E36">
        <w:rPr>
          <w:rFonts w:ascii="Times New Roman" w:hAnsi="Times New Roman"/>
          <w:szCs w:val="24"/>
        </w:rPr>
        <w:t xml:space="preserve"> įgyvendinti projektą ,,Lukšių gyvenamosios vietovės atnaujinimas“,</w:t>
      </w:r>
      <w:r w:rsidR="00C6029B" w:rsidRPr="00606E36">
        <w:rPr>
          <w:rFonts w:ascii="Times New Roman" w:hAnsi="Times New Roman"/>
          <w:szCs w:val="24"/>
        </w:rPr>
        <w:t xml:space="preserve"> toliau tęsti kultūrinio turizmo</w:t>
      </w:r>
      <w:r w:rsidRPr="00606E36">
        <w:rPr>
          <w:rFonts w:ascii="Times New Roman" w:hAnsi="Times New Roman"/>
          <w:szCs w:val="24"/>
        </w:rPr>
        <w:t xml:space="preserve"> </w:t>
      </w:r>
      <w:r w:rsidR="00C6029B" w:rsidRPr="00606E36">
        <w:rPr>
          <w:rFonts w:ascii="Times New Roman" w:hAnsi="Times New Roman"/>
          <w:szCs w:val="24"/>
        </w:rPr>
        <w:t xml:space="preserve">plėtrą </w:t>
      </w:r>
      <w:proofErr w:type="spellStart"/>
      <w:r w:rsidR="00C6029B" w:rsidRPr="00606E36">
        <w:rPr>
          <w:rFonts w:ascii="Times New Roman" w:hAnsi="Times New Roman"/>
          <w:szCs w:val="24"/>
        </w:rPr>
        <w:t>Zyplių</w:t>
      </w:r>
      <w:proofErr w:type="spellEnd"/>
      <w:r w:rsidR="00C6029B" w:rsidRPr="00606E36">
        <w:rPr>
          <w:rFonts w:ascii="Times New Roman" w:hAnsi="Times New Roman"/>
          <w:szCs w:val="24"/>
        </w:rPr>
        <w:t xml:space="preserve"> dvaro ansamblyje, </w:t>
      </w:r>
      <w:r w:rsidRPr="00606E36">
        <w:rPr>
          <w:rFonts w:ascii="Times New Roman" w:hAnsi="Times New Roman"/>
          <w:szCs w:val="24"/>
        </w:rPr>
        <w:t>efektyviai išnaudoti</w:t>
      </w:r>
      <w:r w:rsidR="00A0727D" w:rsidRPr="00606E36">
        <w:rPr>
          <w:rFonts w:ascii="Times New Roman" w:hAnsi="Times New Roman"/>
          <w:szCs w:val="24"/>
        </w:rPr>
        <w:t xml:space="preserve"> visus turimus gamtos resursus </w:t>
      </w:r>
      <w:r w:rsidRPr="00606E36">
        <w:rPr>
          <w:rFonts w:ascii="Times New Roman" w:hAnsi="Times New Roman"/>
          <w:szCs w:val="24"/>
        </w:rPr>
        <w:t xml:space="preserve">kaimo turizmo vystymui, </w:t>
      </w:r>
      <w:r w:rsidR="00DB2B31" w:rsidRPr="00606E36">
        <w:rPr>
          <w:rFonts w:ascii="Times New Roman" w:hAnsi="Times New Roman"/>
          <w:szCs w:val="24"/>
        </w:rPr>
        <w:t>pritraukti</w:t>
      </w:r>
      <w:r w:rsidRPr="00606E36">
        <w:rPr>
          <w:rFonts w:ascii="Times New Roman" w:hAnsi="Times New Roman"/>
          <w:szCs w:val="24"/>
        </w:rPr>
        <w:t xml:space="preserve"> investicijas siekiant sukurti palankias sąlygas verslui.</w:t>
      </w:r>
    </w:p>
    <w:p w14:paraId="33FD7D0C" w14:textId="77777777" w:rsidR="004D746E" w:rsidRPr="00606E36" w:rsidRDefault="004D746E" w:rsidP="006774CC">
      <w:pPr>
        <w:tabs>
          <w:tab w:val="left" w:pos="1785"/>
        </w:tabs>
        <w:ind w:firstLine="720"/>
        <w:jc w:val="both"/>
        <w:rPr>
          <w:rFonts w:ascii="Times New Roman" w:hAnsi="Times New Roman"/>
          <w:szCs w:val="24"/>
        </w:rPr>
      </w:pPr>
    </w:p>
    <w:p w14:paraId="1EB3084F" w14:textId="2C37BC8F" w:rsidR="000C6A52" w:rsidRPr="00606E36" w:rsidRDefault="009619D4" w:rsidP="006774CC">
      <w:pPr>
        <w:tabs>
          <w:tab w:val="left" w:pos="709"/>
        </w:tabs>
        <w:ind w:firstLine="720"/>
        <w:jc w:val="both"/>
        <w:rPr>
          <w:rFonts w:ascii="Times New Roman" w:hAnsi="Times New Roman"/>
          <w:szCs w:val="24"/>
        </w:rPr>
      </w:pPr>
      <w:r w:rsidRPr="00606E36">
        <w:rPr>
          <w:rFonts w:ascii="Times New Roman" w:hAnsi="Times New Roman"/>
          <w:szCs w:val="24"/>
        </w:rPr>
        <w:t xml:space="preserve">Šakių rajono savivaldybės administracijos Lukšių </w:t>
      </w:r>
      <w:r w:rsidR="000C6A52" w:rsidRPr="00606E36">
        <w:rPr>
          <w:rFonts w:ascii="Times New Roman" w:hAnsi="Times New Roman"/>
          <w:szCs w:val="24"/>
        </w:rPr>
        <w:t xml:space="preserve">seniūnija planuodama </w:t>
      </w:r>
      <w:r w:rsidR="00BD64AA">
        <w:rPr>
          <w:rFonts w:ascii="Times New Roman" w:hAnsi="Times New Roman"/>
          <w:szCs w:val="24"/>
        </w:rPr>
        <w:t>2022</w:t>
      </w:r>
      <w:r w:rsidR="00D10EA4">
        <w:rPr>
          <w:rFonts w:ascii="Times New Roman" w:hAnsi="Times New Roman"/>
          <w:szCs w:val="24"/>
        </w:rPr>
        <w:t xml:space="preserve"> metų veiklą, vadovavosi</w:t>
      </w:r>
      <w:r w:rsidR="000C6A52" w:rsidRPr="00606E36">
        <w:rPr>
          <w:rFonts w:ascii="Times New Roman" w:hAnsi="Times New Roman"/>
          <w:szCs w:val="24"/>
        </w:rPr>
        <w:t xml:space="preserve"> Šakių rajono savivaldybės 2018</w:t>
      </w:r>
      <w:r w:rsidR="006774CC" w:rsidRPr="00606E36">
        <w:rPr>
          <w:rFonts w:ascii="Times New Roman" w:hAnsi="Times New Roman"/>
          <w:szCs w:val="24"/>
        </w:rPr>
        <w:t>–</w:t>
      </w:r>
      <w:r w:rsidR="000C6A52" w:rsidRPr="00606E36">
        <w:rPr>
          <w:rFonts w:ascii="Times New Roman" w:hAnsi="Times New Roman"/>
          <w:szCs w:val="24"/>
        </w:rPr>
        <w:t xml:space="preserve">2024 metų strateginiu plėtros planu, patvirtintu </w:t>
      </w:r>
      <w:r w:rsidR="000C1B9D" w:rsidRPr="00606E36">
        <w:rPr>
          <w:rFonts w:ascii="Times New Roman" w:hAnsi="Times New Roman"/>
          <w:szCs w:val="24"/>
        </w:rPr>
        <w:t xml:space="preserve">Šakių </w:t>
      </w:r>
      <w:r w:rsidR="000C1B9D" w:rsidRPr="00613250">
        <w:rPr>
          <w:rFonts w:ascii="Times New Roman" w:hAnsi="Times New Roman"/>
          <w:szCs w:val="24"/>
        </w:rPr>
        <w:t xml:space="preserve">rajono savivaldybės tarybos 2017 m. gruodžio 21 d. </w:t>
      </w:r>
      <w:r w:rsidR="000C6A52" w:rsidRPr="00613250">
        <w:rPr>
          <w:rFonts w:ascii="Times New Roman" w:hAnsi="Times New Roman"/>
          <w:szCs w:val="24"/>
        </w:rPr>
        <w:t>sprendimu Nr. T-378</w:t>
      </w:r>
      <w:r w:rsidR="00B44293" w:rsidRPr="00613250">
        <w:rPr>
          <w:rFonts w:ascii="Times New Roman" w:hAnsi="Times New Roman"/>
          <w:szCs w:val="24"/>
        </w:rPr>
        <w:t xml:space="preserve"> </w:t>
      </w:r>
      <w:r w:rsidR="00B44293" w:rsidRPr="00613250">
        <w:t>„</w:t>
      </w:r>
      <w:r w:rsidR="00B44293" w:rsidRPr="00613250">
        <w:rPr>
          <w:rFonts w:ascii="Times New Roman" w:hAnsi="Times New Roman"/>
          <w:szCs w:val="24"/>
        </w:rPr>
        <w:t>D</w:t>
      </w:r>
      <w:r w:rsidR="00B44293" w:rsidRPr="00613250">
        <w:rPr>
          <w:rFonts w:ascii="Times New Roman" w:hAnsi="Times New Roman" w:hint="eastAsia"/>
          <w:szCs w:val="24"/>
        </w:rPr>
        <w:t>ė</w:t>
      </w:r>
      <w:r w:rsidR="00B44293" w:rsidRPr="00613250">
        <w:rPr>
          <w:rFonts w:ascii="Times New Roman" w:hAnsi="Times New Roman"/>
          <w:szCs w:val="24"/>
        </w:rPr>
        <w:t>l</w:t>
      </w:r>
      <w:r w:rsidR="005406D8" w:rsidRPr="00613250">
        <w:rPr>
          <w:rFonts w:ascii="Times New Roman" w:hAnsi="Times New Roman"/>
          <w:szCs w:val="24"/>
        </w:rPr>
        <w:t xml:space="preserve"> rajono savivaldyb</w:t>
      </w:r>
      <w:r w:rsidR="005406D8" w:rsidRPr="00613250">
        <w:rPr>
          <w:rFonts w:ascii="Times New Roman" w:hAnsi="Times New Roman" w:hint="eastAsia"/>
          <w:szCs w:val="24"/>
        </w:rPr>
        <w:t>ė</w:t>
      </w:r>
      <w:r w:rsidR="005406D8" w:rsidRPr="00613250">
        <w:rPr>
          <w:rFonts w:ascii="Times New Roman" w:hAnsi="Times New Roman"/>
          <w:szCs w:val="24"/>
        </w:rPr>
        <w:t>s 2018</w:t>
      </w:r>
      <w:r w:rsidR="006774CC" w:rsidRPr="00613250">
        <w:rPr>
          <w:rFonts w:ascii="Times New Roman" w:hAnsi="Times New Roman"/>
          <w:szCs w:val="24"/>
        </w:rPr>
        <w:t>–</w:t>
      </w:r>
      <w:r w:rsidR="005406D8" w:rsidRPr="00613250">
        <w:rPr>
          <w:rFonts w:ascii="Times New Roman" w:hAnsi="Times New Roman"/>
          <w:szCs w:val="24"/>
        </w:rPr>
        <w:t>2024 met</w:t>
      </w:r>
      <w:r w:rsidR="005406D8" w:rsidRPr="00613250">
        <w:rPr>
          <w:rFonts w:ascii="Times New Roman" w:hAnsi="Times New Roman" w:hint="eastAsia"/>
          <w:szCs w:val="24"/>
        </w:rPr>
        <w:t>ų</w:t>
      </w:r>
      <w:r w:rsidR="005406D8" w:rsidRPr="00613250">
        <w:rPr>
          <w:rFonts w:ascii="Times New Roman" w:hAnsi="Times New Roman"/>
          <w:szCs w:val="24"/>
        </w:rPr>
        <w:t xml:space="preserve"> strateginio pl</w:t>
      </w:r>
      <w:r w:rsidR="005406D8" w:rsidRPr="00613250">
        <w:rPr>
          <w:rFonts w:ascii="Times New Roman" w:hAnsi="Times New Roman" w:hint="eastAsia"/>
          <w:szCs w:val="24"/>
        </w:rPr>
        <w:t>ė</w:t>
      </w:r>
      <w:r w:rsidR="005406D8" w:rsidRPr="00613250">
        <w:rPr>
          <w:rFonts w:ascii="Times New Roman" w:hAnsi="Times New Roman"/>
          <w:szCs w:val="24"/>
        </w:rPr>
        <w:t>tros plano patvirtinimo</w:t>
      </w:r>
      <w:r w:rsidR="00B44293" w:rsidRPr="00613250">
        <w:rPr>
          <w:rFonts w:ascii="Times New Roman" w:hAnsi="Times New Roman"/>
          <w:szCs w:val="24"/>
        </w:rPr>
        <w:t>“</w:t>
      </w:r>
      <w:r w:rsidR="000B70F5" w:rsidRPr="00613250">
        <w:rPr>
          <w:rFonts w:ascii="Times New Roman" w:hAnsi="Times New Roman"/>
          <w:szCs w:val="24"/>
        </w:rPr>
        <w:t>,</w:t>
      </w:r>
      <w:r w:rsidR="005406D8" w:rsidRPr="00613250">
        <w:rPr>
          <w:rFonts w:ascii="Times New Roman" w:hAnsi="Times New Roman"/>
          <w:szCs w:val="24"/>
        </w:rPr>
        <w:t xml:space="preserve"> </w:t>
      </w:r>
      <w:r w:rsidR="00B44293" w:rsidRPr="00613250">
        <w:rPr>
          <w:rFonts w:ascii="Times New Roman" w:hAnsi="Times New Roman"/>
          <w:szCs w:val="24"/>
        </w:rPr>
        <w:t>i</w:t>
      </w:r>
      <w:r w:rsidR="004522E3" w:rsidRPr="00613250">
        <w:rPr>
          <w:rFonts w:ascii="Times New Roman" w:hAnsi="Times New Roman"/>
          <w:szCs w:val="24"/>
        </w:rPr>
        <w:t xml:space="preserve">r </w:t>
      </w:r>
      <w:r w:rsidR="008737A3" w:rsidRPr="00613250">
        <w:rPr>
          <w:rFonts w:ascii="Times New Roman" w:hAnsi="Times New Roman"/>
          <w:szCs w:val="24"/>
        </w:rPr>
        <w:t>Šakių rajono savivaldyb</w:t>
      </w:r>
      <w:r w:rsidR="008737A3" w:rsidRPr="00613250">
        <w:rPr>
          <w:rFonts w:ascii="Times New Roman" w:hAnsi="Times New Roman" w:hint="eastAsia"/>
          <w:szCs w:val="24"/>
        </w:rPr>
        <w:t>ė</w:t>
      </w:r>
      <w:r w:rsidR="008737A3" w:rsidRPr="00613250">
        <w:rPr>
          <w:rFonts w:ascii="Times New Roman" w:hAnsi="Times New Roman"/>
          <w:szCs w:val="24"/>
        </w:rPr>
        <w:t>s 2022</w:t>
      </w:r>
      <w:r w:rsidR="008737A3" w:rsidRPr="00613250">
        <w:rPr>
          <w:rFonts w:ascii="Times New Roman" w:hAnsi="Times New Roman" w:hint="eastAsia"/>
          <w:szCs w:val="24"/>
        </w:rPr>
        <w:t>–</w:t>
      </w:r>
      <w:r w:rsidR="008737A3" w:rsidRPr="00613250">
        <w:rPr>
          <w:rFonts w:ascii="Times New Roman" w:hAnsi="Times New Roman"/>
          <w:szCs w:val="24"/>
        </w:rPr>
        <w:t>2024 met</w:t>
      </w:r>
      <w:r w:rsidR="008737A3" w:rsidRPr="00613250">
        <w:rPr>
          <w:rFonts w:ascii="Times New Roman" w:hAnsi="Times New Roman" w:hint="eastAsia"/>
          <w:szCs w:val="24"/>
        </w:rPr>
        <w:t>ų</w:t>
      </w:r>
      <w:r w:rsidR="008737A3" w:rsidRPr="00613250">
        <w:rPr>
          <w:rFonts w:ascii="Times New Roman" w:hAnsi="Times New Roman"/>
          <w:szCs w:val="24"/>
        </w:rPr>
        <w:t xml:space="preserve"> strateginiu veiklos planu </w:t>
      </w:r>
      <w:r w:rsidR="004522E3" w:rsidRPr="00613250">
        <w:rPr>
          <w:rFonts w:ascii="Times New Roman" w:hAnsi="Times New Roman"/>
          <w:szCs w:val="24"/>
        </w:rPr>
        <w:t xml:space="preserve">patvirtintu </w:t>
      </w:r>
      <w:r w:rsidR="00B44293" w:rsidRPr="00613250">
        <w:rPr>
          <w:rFonts w:ascii="Times New Roman" w:hAnsi="Times New Roman"/>
          <w:szCs w:val="24"/>
        </w:rPr>
        <w:t xml:space="preserve">Šakių rajono savivaldybės tarybos </w:t>
      </w:r>
      <w:r w:rsidR="00A02193" w:rsidRPr="00613250">
        <w:rPr>
          <w:rFonts w:ascii="Times New Roman" w:hAnsi="Times New Roman"/>
          <w:szCs w:val="24"/>
        </w:rPr>
        <w:t>2022</w:t>
      </w:r>
      <w:r w:rsidR="004522E3" w:rsidRPr="00613250">
        <w:rPr>
          <w:rFonts w:ascii="Times New Roman" w:hAnsi="Times New Roman"/>
          <w:szCs w:val="24"/>
        </w:rPr>
        <w:t xml:space="preserve"> m. </w:t>
      </w:r>
      <w:r w:rsidR="003F29C8" w:rsidRPr="00613250">
        <w:rPr>
          <w:rFonts w:ascii="Times New Roman" w:hAnsi="Times New Roman"/>
          <w:szCs w:val="24"/>
        </w:rPr>
        <w:t>vasari</w:t>
      </w:r>
      <w:r w:rsidR="00A02193" w:rsidRPr="00613250">
        <w:rPr>
          <w:rFonts w:ascii="Times New Roman" w:hAnsi="Times New Roman"/>
          <w:szCs w:val="24"/>
        </w:rPr>
        <w:t>o</w:t>
      </w:r>
      <w:r w:rsidR="003F29C8" w:rsidRPr="00613250">
        <w:rPr>
          <w:rFonts w:ascii="Times New Roman" w:hAnsi="Times New Roman"/>
          <w:szCs w:val="24"/>
        </w:rPr>
        <w:t xml:space="preserve"> </w:t>
      </w:r>
      <w:r w:rsidR="00A02193" w:rsidRPr="00613250">
        <w:rPr>
          <w:rFonts w:ascii="Times New Roman" w:hAnsi="Times New Roman"/>
          <w:szCs w:val="24"/>
        </w:rPr>
        <w:t>18</w:t>
      </w:r>
      <w:r w:rsidR="004522E3" w:rsidRPr="00613250">
        <w:rPr>
          <w:rFonts w:ascii="Times New Roman" w:hAnsi="Times New Roman"/>
          <w:szCs w:val="24"/>
        </w:rPr>
        <w:t xml:space="preserve"> d. sprendimu Nr. T-</w:t>
      </w:r>
      <w:r w:rsidR="003F29C8" w:rsidRPr="00613250">
        <w:rPr>
          <w:rFonts w:ascii="Times New Roman" w:hAnsi="Times New Roman"/>
          <w:szCs w:val="24"/>
        </w:rPr>
        <w:t>50</w:t>
      </w:r>
      <w:r w:rsidR="004522E3" w:rsidRPr="00613250">
        <w:rPr>
          <w:rFonts w:ascii="Times New Roman" w:hAnsi="Times New Roman"/>
          <w:szCs w:val="24"/>
        </w:rPr>
        <w:t xml:space="preserve"> </w:t>
      </w:r>
      <w:r w:rsidR="005406D8" w:rsidRPr="00613250">
        <w:rPr>
          <w:rFonts w:ascii="Times New Roman" w:hAnsi="Times New Roman"/>
          <w:szCs w:val="24"/>
        </w:rPr>
        <w:t xml:space="preserve">„Dėl </w:t>
      </w:r>
      <w:r w:rsidR="00A02193" w:rsidRPr="00613250">
        <w:rPr>
          <w:rFonts w:ascii="Times New Roman" w:hAnsi="Times New Roman"/>
          <w:szCs w:val="24"/>
        </w:rPr>
        <w:t>rajono savivaldybės 2022</w:t>
      </w:r>
      <w:r w:rsidR="006774CC" w:rsidRPr="00613250">
        <w:rPr>
          <w:rFonts w:ascii="Times New Roman" w:hAnsi="Times New Roman"/>
          <w:szCs w:val="24"/>
        </w:rPr>
        <w:t>–</w:t>
      </w:r>
      <w:r w:rsidR="00A02193" w:rsidRPr="00613250">
        <w:rPr>
          <w:rFonts w:ascii="Times New Roman" w:hAnsi="Times New Roman"/>
          <w:szCs w:val="24"/>
        </w:rPr>
        <w:t>2024</w:t>
      </w:r>
      <w:r w:rsidR="005406D8" w:rsidRPr="00613250">
        <w:rPr>
          <w:rFonts w:ascii="Times New Roman" w:hAnsi="Times New Roman"/>
          <w:szCs w:val="24"/>
        </w:rPr>
        <w:t xml:space="preserve"> metų strateginio veiklos plano patvirtinimo“ </w:t>
      </w:r>
      <w:r w:rsidR="004522E3" w:rsidRPr="00613250">
        <w:rPr>
          <w:rFonts w:ascii="Times New Roman" w:hAnsi="Times New Roman"/>
          <w:szCs w:val="24"/>
        </w:rPr>
        <w:t>bei</w:t>
      </w:r>
      <w:r w:rsidR="00D10EA4" w:rsidRPr="00613250">
        <w:rPr>
          <w:rFonts w:ascii="Times New Roman" w:hAnsi="Times New Roman"/>
          <w:szCs w:val="24"/>
        </w:rPr>
        <w:t xml:space="preserve"> išsikėlė</w:t>
      </w:r>
      <w:r w:rsidR="000C6A52" w:rsidRPr="00613250">
        <w:rPr>
          <w:rFonts w:ascii="Times New Roman" w:hAnsi="Times New Roman"/>
          <w:szCs w:val="24"/>
        </w:rPr>
        <w:t xml:space="preserve"> sau tikslus:</w:t>
      </w:r>
    </w:p>
    <w:p w14:paraId="55527519" w14:textId="77777777" w:rsidR="003E7F1E" w:rsidRPr="00606E36" w:rsidRDefault="003E7F1E" w:rsidP="006774CC">
      <w:pPr>
        <w:numPr>
          <w:ilvl w:val="0"/>
          <w:numId w:val="13"/>
        </w:numPr>
        <w:autoSpaceDE w:val="0"/>
        <w:autoSpaceDN w:val="0"/>
        <w:adjustRightInd w:val="0"/>
        <w:ind w:firstLine="720"/>
        <w:jc w:val="both"/>
        <w:rPr>
          <w:rFonts w:ascii="Times New Roman" w:hAnsi="Times New Roman"/>
        </w:rPr>
      </w:pPr>
      <w:r w:rsidRPr="00606E36">
        <w:rPr>
          <w:rFonts w:ascii="Times New Roman" w:hAnsi="Times New Roman"/>
        </w:rPr>
        <w:t>šiuolaikiškos susisiekimo sistemos plėtra;</w:t>
      </w:r>
    </w:p>
    <w:p w14:paraId="576314FA" w14:textId="77777777" w:rsidR="003E7F1E" w:rsidRPr="00606E36" w:rsidRDefault="003E7F1E" w:rsidP="006774CC">
      <w:pPr>
        <w:numPr>
          <w:ilvl w:val="0"/>
          <w:numId w:val="13"/>
        </w:numPr>
        <w:autoSpaceDE w:val="0"/>
        <w:autoSpaceDN w:val="0"/>
        <w:adjustRightInd w:val="0"/>
        <w:ind w:firstLine="720"/>
        <w:jc w:val="both"/>
      </w:pPr>
      <w:r w:rsidRPr="00606E36">
        <w:t>socialinių paslaugų aprėpties didinimas;</w:t>
      </w:r>
    </w:p>
    <w:p w14:paraId="0F288CF2" w14:textId="77777777" w:rsidR="003E7F1E" w:rsidRPr="00606E36" w:rsidRDefault="003E7F1E" w:rsidP="006774CC">
      <w:pPr>
        <w:numPr>
          <w:ilvl w:val="0"/>
          <w:numId w:val="13"/>
        </w:numPr>
        <w:autoSpaceDE w:val="0"/>
        <w:autoSpaceDN w:val="0"/>
        <w:adjustRightInd w:val="0"/>
        <w:ind w:firstLine="720"/>
        <w:jc w:val="both"/>
      </w:pPr>
      <w:r w:rsidRPr="00606E36">
        <w:t>darnaus išteklių naudojimo skatinimas;</w:t>
      </w:r>
    </w:p>
    <w:p w14:paraId="21B3D664" w14:textId="77777777" w:rsidR="003E7F1E" w:rsidRPr="00606E36" w:rsidRDefault="003E7F1E" w:rsidP="006774CC">
      <w:pPr>
        <w:numPr>
          <w:ilvl w:val="0"/>
          <w:numId w:val="13"/>
        </w:numPr>
        <w:autoSpaceDE w:val="0"/>
        <w:autoSpaceDN w:val="0"/>
        <w:adjustRightInd w:val="0"/>
        <w:ind w:firstLine="720"/>
        <w:jc w:val="both"/>
      </w:pPr>
      <w:r w:rsidRPr="00606E36">
        <w:t>gyventojų užimtumo didinimas.</w:t>
      </w:r>
    </w:p>
    <w:p w14:paraId="0B346FD5" w14:textId="77777777" w:rsidR="003E7F1E" w:rsidRPr="00606E36" w:rsidRDefault="003E7F1E" w:rsidP="006774CC">
      <w:pPr>
        <w:numPr>
          <w:ilvl w:val="0"/>
          <w:numId w:val="13"/>
        </w:numPr>
        <w:autoSpaceDE w:val="0"/>
        <w:autoSpaceDN w:val="0"/>
        <w:adjustRightInd w:val="0"/>
        <w:ind w:firstLine="720"/>
        <w:jc w:val="both"/>
      </w:pPr>
      <w:r w:rsidRPr="00606E36">
        <w:t>efektyvaus viešojo valdymo sistemos sukūrimas.</w:t>
      </w:r>
    </w:p>
    <w:p w14:paraId="75B2E603" w14:textId="77777777" w:rsidR="009619D4" w:rsidRPr="00606E36" w:rsidRDefault="009619D4" w:rsidP="006774CC">
      <w:pPr>
        <w:ind w:firstLine="720"/>
        <w:jc w:val="both"/>
        <w:rPr>
          <w:rFonts w:ascii="Times New Roman" w:hAnsi="Times New Roman"/>
          <w:szCs w:val="24"/>
        </w:rPr>
      </w:pPr>
    </w:p>
    <w:p w14:paraId="6B2F04A9" w14:textId="1D933924" w:rsidR="009619D4" w:rsidRPr="00606E36" w:rsidRDefault="009619D4" w:rsidP="006774CC">
      <w:pPr>
        <w:ind w:firstLine="720"/>
        <w:jc w:val="both"/>
        <w:rPr>
          <w:rFonts w:ascii="Times New Roman" w:hAnsi="Times New Roman"/>
          <w:szCs w:val="24"/>
        </w:rPr>
      </w:pPr>
      <w:r w:rsidRPr="00606E36">
        <w:rPr>
          <w:rFonts w:ascii="Times New Roman" w:hAnsi="Times New Roman"/>
          <w:szCs w:val="24"/>
        </w:rPr>
        <w:t>Šakių rajono savivaldy</w:t>
      </w:r>
      <w:r w:rsidR="00B87945" w:rsidRPr="00606E36">
        <w:rPr>
          <w:rFonts w:ascii="Times New Roman" w:hAnsi="Times New Roman"/>
          <w:szCs w:val="24"/>
        </w:rPr>
        <w:t xml:space="preserve">bės administracijos Lukšių seniūnijos </w:t>
      </w:r>
      <w:r w:rsidR="00A02193">
        <w:rPr>
          <w:rFonts w:ascii="Times New Roman" w:hAnsi="Times New Roman"/>
          <w:szCs w:val="24"/>
        </w:rPr>
        <w:t>2022</w:t>
      </w:r>
      <w:r w:rsidR="00735455" w:rsidRPr="00606E36">
        <w:rPr>
          <w:rFonts w:ascii="Times New Roman" w:hAnsi="Times New Roman"/>
          <w:szCs w:val="24"/>
        </w:rPr>
        <w:t xml:space="preserve"> metų veiklos plane</w:t>
      </w:r>
      <w:r w:rsidR="00FF7BD5" w:rsidRPr="00606E36">
        <w:rPr>
          <w:rFonts w:ascii="Times New Roman" w:hAnsi="Times New Roman"/>
          <w:szCs w:val="24"/>
        </w:rPr>
        <w:t xml:space="preserve">, iškeltų tikslų įgyvendinimui, </w:t>
      </w:r>
      <w:r w:rsidR="00E96D78">
        <w:rPr>
          <w:rFonts w:ascii="Times New Roman" w:hAnsi="Times New Roman"/>
          <w:szCs w:val="24"/>
        </w:rPr>
        <w:t>numatė šiuos</w:t>
      </w:r>
      <w:r w:rsidR="00FF7BD5" w:rsidRPr="00606E36">
        <w:rPr>
          <w:rFonts w:ascii="Times New Roman" w:hAnsi="Times New Roman"/>
          <w:szCs w:val="24"/>
        </w:rPr>
        <w:t xml:space="preserve"> </w:t>
      </w:r>
      <w:r w:rsidR="00E96D78">
        <w:rPr>
          <w:rFonts w:ascii="Times New Roman" w:hAnsi="Times New Roman"/>
          <w:szCs w:val="24"/>
        </w:rPr>
        <w:t>uždavinius</w:t>
      </w:r>
      <w:r w:rsidR="00FF7BD5" w:rsidRPr="00606E36">
        <w:rPr>
          <w:rFonts w:ascii="Times New Roman" w:hAnsi="Times New Roman"/>
          <w:szCs w:val="24"/>
        </w:rPr>
        <w:t>:</w:t>
      </w:r>
    </w:p>
    <w:p w14:paraId="05D2C61A" w14:textId="77777777" w:rsidR="008C577D" w:rsidRPr="00606E36" w:rsidRDefault="00FF7BD5" w:rsidP="006774CC">
      <w:pPr>
        <w:pStyle w:val="Sraopastraipa"/>
        <w:numPr>
          <w:ilvl w:val="0"/>
          <w:numId w:val="15"/>
        </w:numPr>
        <w:ind w:left="0" w:firstLine="720"/>
        <w:jc w:val="both"/>
      </w:pPr>
      <w:r w:rsidRPr="00606E36">
        <w:t>modernizuoti ir plėtoti savivaldybės vietinės reikšmės kelius, gatves ir kitas susisiekimo komunikacijas</w:t>
      </w:r>
      <w:r w:rsidR="008C577D" w:rsidRPr="00606E36">
        <w:t>;</w:t>
      </w:r>
    </w:p>
    <w:p w14:paraId="02068CEB" w14:textId="77777777" w:rsidR="00171D05" w:rsidRPr="00606E36" w:rsidRDefault="00171D05" w:rsidP="006774CC">
      <w:pPr>
        <w:pStyle w:val="Sraopastraipa"/>
        <w:numPr>
          <w:ilvl w:val="0"/>
          <w:numId w:val="15"/>
        </w:numPr>
        <w:ind w:left="0" w:firstLine="720"/>
        <w:jc w:val="both"/>
      </w:pPr>
      <w:r w:rsidRPr="00606E36">
        <w:t>finansinės pagalbos rajono gy</w:t>
      </w:r>
      <w:r w:rsidR="008C577D" w:rsidRPr="00606E36">
        <w:t>ventojams teikimas ir didinimas;</w:t>
      </w:r>
    </w:p>
    <w:p w14:paraId="5058D30F" w14:textId="77777777" w:rsidR="008C577D" w:rsidRPr="00606E36" w:rsidRDefault="00171D05" w:rsidP="006774CC">
      <w:pPr>
        <w:pStyle w:val="Sraopastraipa"/>
        <w:numPr>
          <w:ilvl w:val="0"/>
          <w:numId w:val="15"/>
        </w:numPr>
        <w:ind w:left="0" w:firstLine="720"/>
        <w:jc w:val="both"/>
      </w:pPr>
      <w:r w:rsidRPr="00606E36">
        <w:t>Šakių rajon</w:t>
      </w:r>
      <w:r w:rsidR="008C577D" w:rsidRPr="00606E36">
        <w:t>o socialinio būsto fondo plėtra;</w:t>
      </w:r>
    </w:p>
    <w:p w14:paraId="7AA5CF6C" w14:textId="77777777" w:rsidR="00CE7529" w:rsidRPr="00606E36" w:rsidRDefault="00171D05" w:rsidP="006774CC">
      <w:pPr>
        <w:pStyle w:val="Sraopastraipa"/>
        <w:numPr>
          <w:ilvl w:val="0"/>
          <w:numId w:val="15"/>
        </w:numPr>
        <w:ind w:left="0" w:firstLine="720"/>
        <w:jc w:val="both"/>
      </w:pPr>
      <w:r w:rsidRPr="00606E36">
        <w:t xml:space="preserve">kompleksiškai plėtoti ir puoselėti rekreacines teritorijas, želdynus bei kitas viešąsias erdves, pritaikant jas </w:t>
      </w:r>
      <w:r w:rsidR="008C577D" w:rsidRPr="00606E36">
        <w:t>gyventojų bei verslo poreikiams;</w:t>
      </w:r>
    </w:p>
    <w:p w14:paraId="4613656F" w14:textId="77777777" w:rsidR="00CE7529" w:rsidRPr="00606E36" w:rsidRDefault="007A5085" w:rsidP="006774CC">
      <w:pPr>
        <w:pStyle w:val="Sraopastraipa"/>
        <w:numPr>
          <w:ilvl w:val="0"/>
          <w:numId w:val="15"/>
        </w:numPr>
        <w:ind w:left="0" w:firstLine="720"/>
        <w:jc w:val="both"/>
      </w:pPr>
      <w:r w:rsidRPr="00606E36">
        <w:t>organizuoti užimtumo didinimo programą</w:t>
      </w:r>
      <w:r w:rsidR="008C577D" w:rsidRPr="00606E36">
        <w:t>;</w:t>
      </w:r>
    </w:p>
    <w:p w14:paraId="71272F42" w14:textId="77777777" w:rsidR="004522E3" w:rsidRPr="00606E36" w:rsidRDefault="004522E3" w:rsidP="006774CC">
      <w:pPr>
        <w:pStyle w:val="Sraopastraipa"/>
        <w:numPr>
          <w:ilvl w:val="0"/>
          <w:numId w:val="15"/>
        </w:numPr>
        <w:ind w:left="0" w:firstLine="720"/>
        <w:jc w:val="both"/>
      </w:pPr>
      <w:r w:rsidRPr="00606E36">
        <w:t xml:space="preserve">vykdyti </w:t>
      </w:r>
      <w:r w:rsidR="00171D05" w:rsidRPr="00606E36">
        <w:t>administracinės naštos mažinimą</w:t>
      </w:r>
      <w:r w:rsidRPr="00606E36">
        <w:t>.</w:t>
      </w:r>
    </w:p>
    <w:p w14:paraId="074CF250" w14:textId="77777777" w:rsidR="008C577D" w:rsidRPr="00606E36" w:rsidRDefault="008C577D" w:rsidP="002B6C12">
      <w:pPr>
        <w:jc w:val="both"/>
        <w:rPr>
          <w:rFonts w:ascii="Times New Roman" w:hAnsi="Times New Roman"/>
          <w:b/>
          <w:szCs w:val="24"/>
        </w:rPr>
      </w:pPr>
    </w:p>
    <w:p w14:paraId="2DF899F1" w14:textId="0B427391" w:rsidR="009619D4" w:rsidRPr="00606E36" w:rsidRDefault="00D10EA4" w:rsidP="00D10EA4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2022 M. </w:t>
      </w:r>
      <w:r w:rsidR="009619D4" w:rsidRPr="00606E36">
        <w:rPr>
          <w:rFonts w:ascii="Times New Roman" w:hAnsi="Times New Roman"/>
          <w:b/>
          <w:szCs w:val="24"/>
        </w:rPr>
        <w:t>STRATEGINĮ (-IUS) TIKSLĄ (-US) ĮGYVENDINANČIOS PROGRAMOS</w:t>
      </w:r>
    </w:p>
    <w:p w14:paraId="353672D7" w14:textId="77777777" w:rsidR="005D4F09" w:rsidRPr="00606E36" w:rsidRDefault="005D4F09" w:rsidP="006774CC">
      <w:pPr>
        <w:ind w:firstLine="720"/>
        <w:jc w:val="both"/>
        <w:rPr>
          <w:rFonts w:ascii="Times New Roman" w:hAnsi="Times New Roman"/>
          <w:szCs w:val="24"/>
        </w:rPr>
      </w:pPr>
    </w:p>
    <w:p w14:paraId="04E0761B" w14:textId="1521C206" w:rsidR="006774CC" w:rsidRPr="00606E36" w:rsidRDefault="009619D4" w:rsidP="006774CC">
      <w:pPr>
        <w:tabs>
          <w:tab w:val="left" w:pos="709"/>
        </w:tabs>
        <w:ind w:firstLine="720"/>
        <w:jc w:val="both"/>
        <w:rPr>
          <w:rFonts w:ascii="Times New Roman" w:hAnsi="Times New Roman"/>
          <w:szCs w:val="24"/>
        </w:rPr>
      </w:pPr>
      <w:r w:rsidRPr="00606E36">
        <w:rPr>
          <w:rFonts w:ascii="Times New Roman" w:hAnsi="Times New Roman"/>
          <w:szCs w:val="24"/>
        </w:rPr>
        <w:t xml:space="preserve">Šakių rajono savivaldybės administracijos </w:t>
      </w:r>
      <w:r w:rsidR="007971C2" w:rsidRPr="00606E36">
        <w:rPr>
          <w:rFonts w:ascii="Times New Roman" w:hAnsi="Times New Roman"/>
          <w:szCs w:val="24"/>
        </w:rPr>
        <w:t>Lukšių</w:t>
      </w:r>
      <w:r w:rsidRPr="00606E36">
        <w:rPr>
          <w:rFonts w:ascii="Times New Roman" w:hAnsi="Times New Roman"/>
          <w:szCs w:val="24"/>
        </w:rPr>
        <w:t xml:space="preserve"> seniūnija, </w:t>
      </w:r>
      <w:r w:rsidR="00E96D78">
        <w:rPr>
          <w:rFonts w:ascii="Times New Roman" w:hAnsi="Times New Roman"/>
          <w:szCs w:val="24"/>
        </w:rPr>
        <w:t>vykdydama savo veiklą, prisidėjo</w:t>
      </w:r>
      <w:r w:rsidRPr="00606E36">
        <w:rPr>
          <w:rFonts w:ascii="Times New Roman" w:hAnsi="Times New Roman"/>
          <w:szCs w:val="24"/>
        </w:rPr>
        <w:t xml:space="preserve"> prie Šakių rajono savivaldybės </w:t>
      </w:r>
      <w:r w:rsidR="00A02193">
        <w:rPr>
          <w:rFonts w:ascii="Times New Roman" w:hAnsi="Times New Roman"/>
          <w:szCs w:val="24"/>
        </w:rPr>
        <w:t>2022</w:t>
      </w:r>
      <w:r w:rsidR="006774CC" w:rsidRPr="00606E36">
        <w:rPr>
          <w:rFonts w:ascii="Times New Roman" w:hAnsi="Times New Roman"/>
          <w:szCs w:val="24"/>
        </w:rPr>
        <w:t>–</w:t>
      </w:r>
      <w:r w:rsidR="00165BF8" w:rsidRPr="00606E36">
        <w:rPr>
          <w:rFonts w:ascii="Times New Roman" w:hAnsi="Times New Roman"/>
          <w:szCs w:val="24"/>
        </w:rPr>
        <w:t>20</w:t>
      </w:r>
      <w:r w:rsidR="002547AE" w:rsidRPr="00606E36">
        <w:rPr>
          <w:rFonts w:ascii="Times New Roman" w:hAnsi="Times New Roman"/>
          <w:szCs w:val="24"/>
        </w:rPr>
        <w:t>2</w:t>
      </w:r>
      <w:r w:rsidR="00A02193">
        <w:rPr>
          <w:rFonts w:ascii="Times New Roman" w:hAnsi="Times New Roman"/>
          <w:szCs w:val="24"/>
        </w:rPr>
        <w:t>4</w:t>
      </w:r>
      <w:r w:rsidRPr="00606E36">
        <w:rPr>
          <w:rFonts w:ascii="Times New Roman" w:hAnsi="Times New Roman"/>
          <w:szCs w:val="24"/>
        </w:rPr>
        <w:t xml:space="preserve"> metų </w:t>
      </w:r>
      <w:r w:rsidR="00165BF8" w:rsidRPr="00606E36">
        <w:rPr>
          <w:rFonts w:ascii="Times New Roman" w:hAnsi="Times New Roman"/>
          <w:szCs w:val="24"/>
        </w:rPr>
        <w:t>strateginio veiklos plano dalies</w:t>
      </w:r>
      <w:r w:rsidR="00CE1CC1" w:rsidRPr="00606E36">
        <w:rPr>
          <w:rFonts w:ascii="Times New Roman" w:hAnsi="Times New Roman"/>
          <w:szCs w:val="24"/>
        </w:rPr>
        <w:t xml:space="preserve"> programų </w:t>
      </w:r>
      <w:r w:rsidRPr="00606E36">
        <w:rPr>
          <w:rFonts w:ascii="Times New Roman" w:hAnsi="Times New Roman"/>
          <w:szCs w:val="24"/>
        </w:rPr>
        <w:t>įgyvendinimo</w:t>
      </w:r>
      <w:r w:rsidR="00165BF8" w:rsidRPr="00606E36">
        <w:rPr>
          <w:rFonts w:ascii="Times New Roman" w:hAnsi="Times New Roman"/>
          <w:szCs w:val="24"/>
        </w:rPr>
        <w:t>, ta</w:t>
      </w:r>
      <w:r w:rsidR="00484265" w:rsidRPr="00606E36">
        <w:rPr>
          <w:rFonts w:ascii="Times New Roman" w:hAnsi="Times New Roman"/>
          <w:szCs w:val="24"/>
        </w:rPr>
        <w:t>rp jų</w:t>
      </w:r>
      <w:r w:rsidRPr="00606E36">
        <w:rPr>
          <w:rFonts w:ascii="Times New Roman" w:hAnsi="Times New Roman"/>
          <w:szCs w:val="24"/>
        </w:rPr>
        <w:t>:</w:t>
      </w:r>
    </w:p>
    <w:p w14:paraId="321F8EAD" w14:textId="77777777" w:rsidR="006774CC" w:rsidRPr="00606E36" w:rsidRDefault="00DD443F" w:rsidP="006774CC">
      <w:pPr>
        <w:tabs>
          <w:tab w:val="left" w:pos="709"/>
        </w:tabs>
        <w:ind w:firstLine="720"/>
        <w:jc w:val="both"/>
        <w:rPr>
          <w:rFonts w:ascii="Times New Roman" w:hAnsi="Times New Roman"/>
          <w:szCs w:val="24"/>
        </w:rPr>
      </w:pPr>
      <w:r w:rsidRPr="00606E36">
        <w:rPr>
          <w:rFonts w:ascii="Times New Roman" w:hAnsi="Times New Roman"/>
          <w:szCs w:val="24"/>
        </w:rPr>
        <w:t>1</w:t>
      </w:r>
      <w:r w:rsidR="0078531E" w:rsidRPr="00606E36">
        <w:rPr>
          <w:rFonts w:ascii="Times New Roman" w:hAnsi="Times New Roman"/>
          <w:szCs w:val="24"/>
        </w:rPr>
        <w:t xml:space="preserve">. </w:t>
      </w:r>
      <w:r w:rsidR="00165BF8" w:rsidRPr="00606E36">
        <w:rPr>
          <w:rFonts w:ascii="Times New Roman" w:hAnsi="Times New Roman"/>
          <w:szCs w:val="24"/>
        </w:rPr>
        <w:t>Valdymo programa (kodas 07</w:t>
      </w:r>
      <w:r w:rsidRPr="00606E36">
        <w:rPr>
          <w:rFonts w:ascii="Times New Roman" w:hAnsi="Times New Roman"/>
          <w:szCs w:val="24"/>
        </w:rPr>
        <w:t>)</w:t>
      </w:r>
      <w:r w:rsidR="009619D4" w:rsidRPr="00606E36">
        <w:rPr>
          <w:rFonts w:ascii="Times New Roman" w:hAnsi="Times New Roman"/>
          <w:szCs w:val="24"/>
        </w:rPr>
        <w:t>;</w:t>
      </w:r>
    </w:p>
    <w:p w14:paraId="7FB14468" w14:textId="77777777" w:rsidR="009619D4" w:rsidRPr="00606E36" w:rsidRDefault="00DD443F" w:rsidP="006774CC">
      <w:pPr>
        <w:tabs>
          <w:tab w:val="left" w:pos="709"/>
        </w:tabs>
        <w:ind w:firstLine="720"/>
        <w:jc w:val="both"/>
        <w:rPr>
          <w:rFonts w:ascii="Times New Roman" w:hAnsi="Times New Roman"/>
          <w:szCs w:val="24"/>
        </w:rPr>
      </w:pPr>
      <w:r w:rsidRPr="00606E36">
        <w:rPr>
          <w:rFonts w:ascii="Times New Roman" w:hAnsi="Times New Roman"/>
          <w:szCs w:val="24"/>
        </w:rPr>
        <w:t>2</w:t>
      </w:r>
      <w:r w:rsidR="0078531E" w:rsidRPr="00606E36">
        <w:rPr>
          <w:rFonts w:ascii="Times New Roman" w:hAnsi="Times New Roman"/>
          <w:szCs w:val="24"/>
        </w:rPr>
        <w:t xml:space="preserve">. </w:t>
      </w:r>
      <w:r w:rsidR="00165BF8" w:rsidRPr="00606E36">
        <w:rPr>
          <w:rFonts w:ascii="Times New Roman" w:hAnsi="Times New Roman"/>
          <w:szCs w:val="24"/>
        </w:rPr>
        <w:t>Ūkio plėtros</w:t>
      </w:r>
      <w:r w:rsidR="009619D4" w:rsidRPr="00606E36">
        <w:rPr>
          <w:rFonts w:ascii="Times New Roman" w:hAnsi="Times New Roman"/>
          <w:szCs w:val="24"/>
        </w:rPr>
        <w:t xml:space="preserve"> programa</w:t>
      </w:r>
      <w:r w:rsidR="00165BF8" w:rsidRPr="00606E36">
        <w:rPr>
          <w:rFonts w:ascii="Times New Roman" w:hAnsi="Times New Roman"/>
          <w:szCs w:val="24"/>
        </w:rPr>
        <w:t xml:space="preserve"> (kodas 12</w:t>
      </w:r>
      <w:r w:rsidRPr="00606E36">
        <w:rPr>
          <w:rFonts w:ascii="Times New Roman" w:hAnsi="Times New Roman"/>
          <w:szCs w:val="24"/>
        </w:rPr>
        <w:t>)</w:t>
      </w:r>
      <w:r w:rsidR="009619D4" w:rsidRPr="00606E36">
        <w:rPr>
          <w:rFonts w:ascii="Times New Roman" w:hAnsi="Times New Roman"/>
          <w:szCs w:val="24"/>
        </w:rPr>
        <w:t>;</w:t>
      </w:r>
    </w:p>
    <w:p w14:paraId="4E9A4783" w14:textId="77777777" w:rsidR="009619D4" w:rsidRPr="00606E36" w:rsidRDefault="00DD443F" w:rsidP="006774CC">
      <w:pPr>
        <w:ind w:firstLine="720"/>
        <w:jc w:val="both"/>
        <w:rPr>
          <w:rFonts w:ascii="Times New Roman" w:hAnsi="Times New Roman"/>
          <w:szCs w:val="24"/>
        </w:rPr>
      </w:pPr>
      <w:r w:rsidRPr="00606E36">
        <w:rPr>
          <w:rFonts w:ascii="Times New Roman" w:hAnsi="Times New Roman"/>
          <w:szCs w:val="24"/>
        </w:rPr>
        <w:t>3</w:t>
      </w:r>
      <w:r w:rsidR="0078531E" w:rsidRPr="00606E36">
        <w:rPr>
          <w:rFonts w:ascii="Times New Roman" w:hAnsi="Times New Roman"/>
          <w:szCs w:val="24"/>
        </w:rPr>
        <w:t xml:space="preserve">. </w:t>
      </w:r>
      <w:r w:rsidR="00165BF8" w:rsidRPr="00606E36">
        <w:rPr>
          <w:rFonts w:ascii="Times New Roman" w:hAnsi="Times New Roman"/>
          <w:szCs w:val="24"/>
        </w:rPr>
        <w:t xml:space="preserve">Socialinės ir sveikatos apsaugos programa </w:t>
      </w:r>
      <w:r w:rsidRPr="00606E36">
        <w:rPr>
          <w:rFonts w:ascii="Times New Roman" w:hAnsi="Times New Roman"/>
          <w:szCs w:val="24"/>
        </w:rPr>
        <w:t>(</w:t>
      </w:r>
      <w:r w:rsidR="00165BF8" w:rsidRPr="00606E36">
        <w:rPr>
          <w:rFonts w:ascii="Times New Roman" w:hAnsi="Times New Roman"/>
          <w:szCs w:val="24"/>
        </w:rPr>
        <w:t>kodas 13</w:t>
      </w:r>
      <w:r w:rsidRPr="00606E36">
        <w:rPr>
          <w:rFonts w:ascii="Times New Roman" w:hAnsi="Times New Roman"/>
          <w:szCs w:val="24"/>
        </w:rPr>
        <w:t>)</w:t>
      </w:r>
      <w:r w:rsidR="00165BF8" w:rsidRPr="00606E36">
        <w:rPr>
          <w:rFonts w:ascii="Times New Roman" w:hAnsi="Times New Roman"/>
          <w:szCs w:val="24"/>
        </w:rPr>
        <w:t>.</w:t>
      </w:r>
    </w:p>
    <w:p w14:paraId="0FB63EA4" w14:textId="77777777" w:rsidR="00CE1CC1" w:rsidRPr="00606E36" w:rsidRDefault="00CE1CC1" w:rsidP="002B6C12">
      <w:pPr>
        <w:jc w:val="center"/>
        <w:rPr>
          <w:rFonts w:ascii="Times New Roman" w:hAnsi="Times New Roman"/>
          <w:szCs w:val="24"/>
        </w:rPr>
      </w:pPr>
    </w:p>
    <w:p w14:paraId="5D8DC915" w14:textId="77777777" w:rsidR="009619D4" w:rsidRPr="00606E36" w:rsidRDefault="00FF4A81" w:rsidP="002B6C12">
      <w:pPr>
        <w:jc w:val="center"/>
        <w:rPr>
          <w:rFonts w:ascii="Times New Roman" w:hAnsi="Times New Roman"/>
          <w:b/>
          <w:szCs w:val="24"/>
        </w:rPr>
      </w:pPr>
      <w:r w:rsidRPr="00606E36">
        <w:rPr>
          <w:rFonts w:ascii="Times New Roman" w:hAnsi="Times New Roman"/>
          <w:b/>
          <w:szCs w:val="24"/>
        </w:rPr>
        <w:t>VEIKLOS APŽVALGA PAGAL</w:t>
      </w:r>
      <w:r w:rsidR="007951D0" w:rsidRPr="00606E36">
        <w:rPr>
          <w:rFonts w:ascii="Times New Roman" w:hAnsi="Times New Roman"/>
          <w:b/>
          <w:szCs w:val="24"/>
        </w:rPr>
        <w:t xml:space="preserve"> LUKŠIŲ</w:t>
      </w:r>
      <w:r w:rsidRPr="00606E36">
        <w:rPr>
          <w:rFonts w:ascii="Times New Roman" w:hAnsi="Times New Roman"/>
          <w:b/>
          <w:szCs w:val="24"/>
        </w:rPr>
        <w:t xml:space="preserve"> SENIŪNIJOS METINĮ VEIKLOS PLANĄ</w:t>
      </w:r>
    </w:p>
    <w:p w14:paraId="23680A9D" w14:textId="77777777" w:rsidR="00FF4A81" w:rsidRPr="00606E36" w:rsidRDefault="00FF4A81" w:rsidP="006774CC">
      <w:pPr>
        <w:ind w:firstLine="720"/>
        <w:jc w:val="both"/>
        <w:rPr>
          <w:rFonts w:ascii="Times New Roman" w:hAnsi="Times New Roman"/>
          <w:b/>
          <w:szCs w:val="24"/>
        </w:rPr>
      </w:pPr>
    </w:p>
    <w:p w14:paraId="696BF6A9" w14:textId="509BEDC7" w:rsidR="00964F44" w:rsidRPr="00606E36" w:rsidRDefault="00D61B69" w:rsidP="006774CC">
      <w:pPr>
        <w:ind w:firstLine="720"/>
        <w:jc w:val="both"/>
        <w:rPr>
          <w:rFonts w:ascii="Times New Roman" w:hAnsi="Times New Roman"/>
          <w:szCs w:val="24"/>
        </w:rPr>
      </w:pPr>
      <w:r w:rsidRPr="00606E36">
        <w:rPr>
          <w:rFonts w:ascii="Times New Roman" w:hAnsi="Times New Roman"/>
          <w:szCs w:val="24"/>
        </w:rPr>
        <w:t>Lukšių</w:t>
      </w:r>
      <w:r w:rsidR="009619D4" w:rsidRPr="00606E36">
        <w:rPr>
          <w:rFonts w:ascii="Times New Roman" w:hAnsi="Times New Roman"/>
          <w:szCs w:val="24"/>
        </w:rPr>
        <w:t xml:space="preserve"> seniūnijos pagrindinis tikslas</w:t>
      </w:r>
      <w:r w:rsidR="00E96D78">
        <w:rPr>
          <w:rFonts w:ascii="Times New Roman" w:hAnsi="Times New Roman"/>
          <w:szCs w:val="24"/>
        </w:rPr>
        <w:t xml:space="preserve"> buvo</w:t>
      </w:r>
      <w:r w:rsidR="009619D4" w:rsidRPr="00606E36">
        <w:rPr>
          <w:rFonts w:ascii="Times New Roman" w:hAnsi="Times New Roman"/>
          <w:szCs w:val="24"/>
        </w:rPr>
        <w:t xml:space="preserve"> geri</w:t>
      </w:r>
      <w:r w:rsidR="004B4DB6" w:rsidRPr="00606E36">
        <w:rPr>
          <w:rFonts w:ascii="Times New Roman" w:hAnsi="Times New Roman"/>
          <w:szCs w:val="24"/>
        </w:rPr>
        <w:t>nti gyvenimo kokybę seniūnijoje</w:t>
      </w:r>
      <w:r w:rsidR="00EC39D8" w:rsidRPr="00606E36">
        <w:rPr>
          <w:rFonts w:ascii="Times New Roman" w:hAnsi="Times New Roman"/>
          <w:szCs w:val="24"/>
        </w:rPr>
        <w:t>.</w:t>
      </w:r>
      <w:r w:rsidR="00F35D27" w:rsidRPr="00606E36">
        <w:rPr>
          <w:rFonts w:ascii="Times New Roman" w:hAnsi="Times New Roman"/>
          <w:szCs w:val="24"/>
        </w:rPr>
        <w:t xml:space="preserve"> Įgy</w:t>
      </w:r>
      <w:r w:rsidR="00EC39D8" w:rsidRPr="00606E36">
        <w:rPr>
          <w:rFonts w:ascii="Times New Roman" w:hAnsi="Times New Roman"/>
          <w:szCs w:val="24"/>
        </w:rPr>
        <w:t xml:space="preserve">vendinant </w:t>
      </w:r>
      <w:r w:rsidR="00A02193">
        <w:rPr>
          <w:rFonts w:ascii="Times New Roman" w:hAnsi="Times New Roman"/>
          <w:szCs w:val="24"/>
        </w:rPr>
        <w:t>Lukšių seniūnijos 2022</w:t>
      </w:r>
      <w:r w:rsidR="00F35D27" w:rsidRPr="00606E36">
        <w:rPr>
          <w:rFonts w:ascii="Times New Roman" w:hAnsi="Times New Roman"/>
          <w:szCs w:val="24"/>
        </w:rPr>
        <w:t xml:space="preserve"> metų veiklos plane</w:t>
      </w:r>
      <w:r w:rsidR="00EC39D8" w:rsidRPr="00606E36">
        <w:rPr>
          <w:rFonts w:ascii="Times New Roman" w:hAnsi="Times New Roman"/>
          <w:szCs w:val="24"/>
        </w:rPr>
        <w:t xml:space="preserve"> iškeltus tikslus</w:t>
      </w:r>
      <w:r w:rsidR="009619D4" w:rsidRPr="00606E36">
        <w:rPr>
          <w:rFonts w:ascii="Times New Roman" w:hAnsi="Times New Roman"/>
          <w:szCs w:val="24"/>
        </w:rPr>
        <w:t xml:space="preserve">, </w:t>
      </w:r>
      <w:r w:rsidR="006C28B5" w:rsidRPr="00606E36">
        <w:rPr>
          <w:rFonts w:ascii="Times New Roman" w:hAnsi="Times New Roman"/>
          <w:szCs w:val="24"/>
        </w:rPr>
        <w:t>bu</w:t>
      </w:r>
      <w:r w:rsidR="00E96D78">
        <w:rPr>
          <w:rFonts w:ascii="Times New Roman" w:hAnsi="Times New Roman"/>
          <w:szCs w:val="24"/>
        </w:rPr>
        <w:t>vo</w:t>
      </w:r>
      <w:r w:rsidR="006C28B5" w:rsidRPr="00606E36">
        <w:rPr>
          <w:rFonts w:ascii="Times New Roman" w:hAnsi="Times New Roman"/>
          <w:szCs w:val="24"/>
        </w:rPr>
        <w:t xml:space="preserve"> vykdomos </w:t>
      </w:r>
      <w:r w:rsidR="00EC39D8" w:rsidRPr="00606E36">
        <w:rPr>
          <w:rFonts w:ascii="Times New Roman" w:hAnsi="Times New Roman"/>
          <w:szCs w:val="24"/>
        </w:rPr>
        <w:t>savarankiškos ir deleguotos funkcijo</w:t>
      </w:r>
      <w:r w:rsidR="00E96D78">
        <w:rPr>
          <w:rFonts w:ascii="Times New Roman" w:hAnsi="Times New Roman"/>
          <w:szCs w:val="24"/>
        </w:rPr>
        <w:t>s, seniūnijos gyventojai buvo</w:t>
      </w:r>
      <w:r w:rsidR="009619D4" w:rsidRPr="00606E36">
        <w:rPr>
          <w:rFonts w:ascii="Times New Roman" w:hAnsi="Times New Roman"/>
          <w:szCs w:val="24"/>
        </w:rPr>
        <w:t xml:space="preserve"> aptarnaujami laiku ir kokybiškai, </w:t>
      </w:r>
      <w:r w:rsidR="00E96D78">
        <w:rPr>
          <w:rFonts w:ascii="Times New Roman" w:hAnsi="Times New Roman"/>
          <w:szCs w:val="24"/>
        </w:rPr>
        <w:t>buvo</w:t>
      </w:r>
      <w:r w:rsidR="00964F44" w:rsidRPr="00606E36">
        <w:rPr>
          <w:rFonts w:ascii="Times New Roman" w:hAnsi="Times New Roman"/>
          <w:szCs w:val="24"/>
        </w:rPr>
        <w:t xml:space="preserve"> </w:t>
      </w:r>
      <w:r w:rsidR="009619D4" w:rsidRPr="00606E36">
        <w:rPr>
          <w:rFonts w:ascii="Times New Roman" w:hAnsi="Times New Roman"/>
          <w:szCs w:val="24"/>
        </w:rPr>
        <w:t>suteikiama reikalinga informacija, išduodamos pažymos ir kiti reikalingi dokumentai, suteikiama reikalinga socialinė pagalba,</w:t>
      </w:r>
      <w:r w:rsidR="00697BDB">
        <w:rPr>
          <w:rFonts w:ascii="Times New Roman" w:hAnsi="Times New Roman"/>
          <w:szCs w:val="24"/>
        </w:rPr>
        <w:t xml:space="preserve"> buvo</w:t>
      </w:r>
      <w:r w:rsidR="00EC39D8" w:rsidRPr="00606E36">
        <w:rPr>
          <w:rFonts w:ascii="Times New Roman" w:hAnsi="Times New Roman"/>
          <w:szCs w:val="24"/>
        </w:rPr>
        <w:t xml:space="preserve"> vykdoma gyvenamosios vietos deklaravimo funkcija.</w:t>
      </w:r>
      <w:r w:rsidR="00E96D78">
        <w:rPr>
          <w:rFonts w:ascii="Times New Roman" w:hAnsi="Times New Roman"/>
          <w:szCs w:val="24"/>
        </w:rPr>
        <w:t xml:space="preserve"> Siekėme</w:t>
      </w:r>
      <w:r w:rsidR="009619D4" w:rsidRPr="00606E36">
        <w:rPr>
          <w:rFonts w:ascii="Times New Roman" w:hAnsi="Times New Roman"/>
          <w:szCs w:val="24"/>
        </w:rPr>
        <w:t xml:space="preserve"> efektyviai išnaudoti visus esamus rezervus nedarbui mažinti, </w:t>
      </w:r>
      <w:r w:rsidR="0007687F" w:rsidRPr="00606E36">
        <w:rPr>
          <w:rFonts w:ascii="Times New Roman" w:hAnsi="Times New Roman"/>
          <w:szCs w:val="24"/>
        </w:rPr>
        <w:t xml:space="preserve">rūpintis kultūros, paveldo objektais ir paminklais, atlikti notarinius veiksmus, įstatymų nustatyta tvarka, </w:t>
      </w:r>
      <w:r w:rsidR="009619D4" w:rsidRPr="00606E36">
        <w:rPr>
          <w:rFonts w:ascii="Times New Roman" w:hAnsi="Times New Roman"/>
          <w:szCs w:val="24"/>
        </w:rPr>
        <w:t>pritraukti investicijas, siekiant sukurti pal</w:t>
      </w:r>
      <w:r w:rsidR="00E96D78">
        <w:rPr>
          <w:rFonts w:ascii="Times New Roman" w:hAnsi="Times New Roman"/>
          <w:szCs w:val="24"/>
        </w:rPr>
        <w:t>ankias sąlygas verslui, siekėme</w:t>
      </w:r>
      <w:r w:rsidR="0007687F" w:rsidRPr="00606E36">
        <w:rPr>
          <w:rFonts w:ascii="Times New Roman" w:hAnsi="Times New Roman"/>
          <w:szCs w:val="24"/>
        </w:rPr>
        <w:t xml:space="preserve"> kokybiškai organizuoti kapinių priežiūrą.</w:t>
      </w:r>
      <w:r w:rsidR="00EC39D8" w:rsidRPr="00606E36">
        <w:rPr>
          <w:rFonts w:ascii="Times New Roman" w:hAnsi="Times New Roman"/>
          <w:szCs w:val="24"/>
        </w:rPr>
        <w:t xml:space="preserve"> </w:t>
      </w:r>
      <w:r w:rsidR="00F12770" w:rsidRPr="00606E36">
        <w:rPr>
          <w:rFonts w:ascii="Times New Roman" w:hAnsi="Times New Roman"/>
          <w:szCs w:val="24"/>
        </w:rPr>
        <w:t>Kūrybingai k</w:t>
      </w:r>
      <w:r w:rsidR="00E96D78">
        <w:rPr>
          <w:rFonts w:ascii="Times New Roman" w:hAnsi="Times New Roman"/>
          <w:szCs w:val="24"/>
        </w:rPr>
        <w:t>ūrėme</w:t>
      </w:r>
      <w:r w:rsidR="009619D4" w:rsidRPr="00606E36">
        <w:rPr>
          <w:rFonts w:ascii="Times New Roman" w:hAnsi="Times New Roman"/>
          <w:szCs w:val="24"/>
        </w:rPr>
        <w:t xml:space="preserve"> saugi</w:t>
      </w:r>
      <w:r w:rsidR="00E96D78">
        <w:rPr>
          <w:rFonts w:ascii="Times New Roman" w:hAnsi="Times New Roman"/>
          <w:szCs w:val="24"/>
        </w:rPr>
        <w:t>ą</w:t>
      </w:r>
      <w:r w:rsidR="009619D4" w:rsidRPr="00606E36">
        <w:rPr>
          <w:rFonts w:ascii="Times New Roman" w:hAnsi="Times New Roman"/>
          <w:szCs w:val="24"/>
        </w:rPr>
        <w:t xml:space="preserve"> ir švari</w:t>
      </w:r>
      <w:r w:rsidR="00E96D78">
        <w:rPr>
          <w:rFonts w:ascii="Times New Roman" w:hAnsi="Times New Roman"/>
          <w:szCs w:val="24"/>
        </w:rPr>
        <w:t>ą</w:t>
      </w:r>
      <w:r w:rsidR="009619D4" w:rsidRPr="00606E36">
        <w:rPr>
          <w:rFonts w:ascii="Times New Roman" w:hAnsi="Times New Roman"/>
          <w:szCs w:val="24"/>
        </w:rPr>
        <w:t xml:space="preserve"> aplinka bendru</w:t>
      </w:r>
      <w:r w:rsidR="00EC39D8" w:rsidRPr="00606E36">
        <w:rPr>
          <w:rFonts w:ascii="Times New Roman" w:hAnsi="Times New Roman"/>
          <w:szCs w:val="24"/>
        </w:rPr>
        <w:t>omenės nariams.</w:t>
      </w:r>
    </w:p>
    <w:p w14:paraId="6DE29220" w14:textId="31CC9543" w:rsidR="009619D4" w:rsidRPr="00606E36" w:rsidRDefault="007D293A" w:rsidP="006774CC">
      <w:pPr>
        <w:ind w:firstLine="720"/>
        <w:jc w:val="both"/>
        <w:rPr>
          <w:rFonts w:ascii="Times New Roman" w:hAnsi="Times New Roman"/>
          <w:szCs w:val="24"/>
        </w:rPr>
      </w:pPr>
      <w:r w:rsidRPr="00606E36">
        <w:rPr>
          <w:rFonts w:ascii="Times New Roman" w:hAnsi="Times New Roman"/>
          <w:szCs w:val="24"/>
        </w:rPr>
        <w:t>Seni</w:t>
      </w:r>
      <w:r w:rsidR="00A02193">
        <w:rPr>
          <w:rFonts w:ascii="Times New Roman" w:hAnsi="Times New Roman"/>
          <w:szCs w:val="24"/>
        </w:rPr>
        <w:t>ūnijoje</w:t>
      </w:r>
      <w:r w:rsidR="000B70F5">
        <w:rPr>
          <w:rFonts w:ascii="Times New Roman" w:hAnsi="Times New Roman"/>
          <w:szCs w:val="24"/>
        </w:rPr>
        <w:t>,</w:t>
      </w:r>
      <w:r w:rsidR="00A02193">
        <w:rPr>
          <w:rFonts w:ascii="Times New Roman" w:hAnsi="Times New Roman"/>
          <w:szCs w:val="24"/>
        </w:rPr>
        <w:t xml:space="preserve"> 2022</w:t>
      </w:r>
      <w:r w:rsidR="009619D4" w:rsidRPr="00606E36">
        <w:rPr>
          <w:rFonts w:ascii="Times New Roman" w:hAnsi="Times New Roman"/>
          <w:szCs w:val="24"/>
        </w:rPr>
        <w:t xml:space="preserve"> </w:t>
      </w:r>
      <w:r w:rsidR="00BB32BC" w:rsidRPr="00606E36">
        <w:rPr>
          <w:rFonts w:ascii="Times New Roman" w:hAnsi="Times New Roman"/>
          <w:szCs w:val="24"/>
        </w:rPr>
        <w:t>m. sausio 1 d. duomenimis</w:t>
      </w:r>
      <w:r w:rsidR="000B70F5">
        <w:rPr>
          <w:rFonts w:ascii="Times New Roman" w:hAnsi="Times New Roman"/>
          <w:szCs w:val="24"/>
        </w:rPr>
        <w:t>,</w:t>
      </w:r>
      <w:r w:rsidR="00BB32BC" w:rsidRPr="00606E36">
        <w:rPr>
          <w:rFonts w:ascii="Times New Roman" w:hAnsi="Times New Roman"/>
          <w:szCs w:val="24"/>
        </w:rPr>
        <w:t xml:space="preserve"> gyve</w:t>
      </w:r>
      <w:r w:rsidR="00F12770" w:rsidRPr="00606E36">
        <w:rPr>
          <w:rFonts w:ascii="Times New Roman" w:hAnsi="Times New Roman"/>
          <w:szCs w:val="24"/>
        </w:rPr>
        <w:t>namą</w:t>
      </w:r>
      <w:r w:rsidR="00A02193">
        <w:rPr>
          <w:rFonts w:ascii="Times New Roman" w:hAnsi="Times New Roman"/>
          <w:szCs w:val="24"/>
        </w:rPr>
        <w:t>ją vietą buvo deklaravę 2227</w:t>
      </w:r>
      <w:r w:rsidR="00F12770" w:rsidRPr="00606E36">
        <w:rPr>
          <w:rFonts w:ascii="Times New Roman" w:hAnsi="Times New Roman"/>
          <w:szCs w:val="24"/>
        </w:rPr>
        <w:t xml:space="preserve"> gyventojai</w:t>
      </w:r>
      <w:r w:rsidR="0007687F" w:rsidRPr="00606E36">
        <w:rPr>
          <w:rFonts w:ascii="Times New Roman" w:hAnsi="Times New Roman"/>
          <w:szCs w:val="24"/>
        </w:rPr>
        <w:t>. Seniūnija</w:t>
      </w:r>
      <w:r w:rsidR="00E96D78">
        <w:rPr>
          <w:rFonts w:ascii="Times New Roman" w:hAnsi="Times New Roman"/>
          <w:szCs w:val="24"/>
        </w:rPr>
        <w:t xml:space="preserve"> buvo ir </w:t>
      </w:r>
      <w:r w:rsidR="0007687F" w:rsidRPr="00606E36">
        <w:rPr>
          <w:rFonts w:ascii="Times New Roman" w:hAnsi="Times New Roman"/>
          <w:szCs w:val="24"/>
        </w:rPr>
        <w:t>yra suskirstyta į 7</w:t>
      </w:r>
      <w:r w:rsidR="009619D4" w:rsidRPr="00606E36">
        <w:rPr>
          <w:rFonts w:ascii="Times New Roman" w:hAnsi="Times New Roman"/>
          <w:szCs w:val="24"/>
        </w:rPr>
        <w:t xml:space="preserve"> </w:t>
      </w:r>
      <w:proofErr w:type="spellStart"/>
      <w:r w:rsidR="009619D4" w:rsidRPr="00606E36">
        <w:rPr>
          <w:rFonts w:ascii="Times New Roman" w:hAnsi="Times New Roman"/>
          <w:szCs w:val="24"/>
        </w:rPr>
        <w:t>seniūnaitijas</w:t>
      </w:r>
      <w:proofErr w:type="spellEnd"/>
      <w:r w:rsidR="009619D4" w:rsidRPr="00606E36">
        <w:rPr>
          <w:rFonts w:ascii="Times New Roman" w:hAnsi="Times New Roman"/>
          <w:szCs w:val="24"/>
        </w:rPr>
        <w:t xml:space="preserve">: </w:t>
      </w:r>
      <w:r w:rsidR="00BB32BC" w:rsidRPr="00606E36">
        <w:rPr>
          <w:rFonts w:ascii="Times New Roman" w:hAnsi="Times New Roman"/>
          <w:szCs w:val="24"/>
        </w:rPr>
        <w:t xml:space="preserve">Ežero, </w:t>
      </w:r>
      <w:proofErr w:type="spellStart"/>
      <w:r w:rsidR="00BB32BC" w:rsidRPr="00606E36">
        <w:rPr>
          <w:rFonts w:ascii="Times New Roman" w:hAnsi="Times New Roman"/>
          <w:szCs w:val="24"/>
        </w:rPr>
        <w:t>Siesarties</w:t>
      </w:r>
      <w:proofErr w:type="spellEnd"/>
      <w:r w:rsidR="00BB32BC" w:rsidRPr="00606E36">
        <w:rPr>
          <w:rFonts w:ascii="Times New Roman" w:hAnsi="Times New Roman"/>
          <w:szCs w:val="24"/>
        </w:rPr>
        <w:t>, Lepšių, Ply</w:t>
      </w:r>
      <w:r w:rsidR="0007687F" w:rsidRPr="00606E36">
        <w:rPr>
          <w:rFonts w:ascii="Times New Roman" w:hAnsi="Times New Roman"/>
          <w:szCs w:val="24"/>
        </w:rPr>
        <w:t xml:space="preserve">nių, Akėčių, </w:t>
      </w:r>
      <w:proofErr w:type="spellStart"/>
      <w:r w:rsidR="0007687F" w:rsidRPr="00606E36">
        <w:rPr>
          <w:rFonts w:ascii="Times New Roman" w:hAnsi="Times New Roman"/>
          <w:szCs w:val="24"/>
        </w:rPr>
        <w:t>Liepalotų</w:t>
      </w:r>
      <w:proofErr w:type="spellEnd"/>
      <w:r w:rsidR="00BB32BC" w:rsidRPr="00606E36">
        <w:rPr>
          <w:rFonts w:ascii="Times New Roman" w:hAnsi="Times New Roman"/>
          <w:szCs w:val="24"/>
        </w:rPr>
        <w:t xml:space="preserve"> ir </w:t>
      </w:r>
      <w:proofErr w:type="spellStart"/>
      <w:r w:rsidR="00BB32BC" w:rsidRPr="00606E36">
        <w:rPr>
          <w:rFonts w:ascii="Times New Roman" w:hAnsi="Times New Roman"/>
          <w:szCs w:val="24"/>
        </w:rPr>
        <w:t>Gerdžių</w:t>
      </w:r>
      <w:proofErr w:type="spellEnd"/>
      <w:r w:rsidR="009619D4" w:rsidRPr="00606E36">
        <w:rPr>
          <w:rFonts w:ascii="Times New Roman" w:hAnsi="Times New Roman"/>
          <w:szCs w:val="24"/>
        </w:rPr>
        <w:t>.</w:t>
      </w:r>
      <w:r w:rsidR="002D7E4C" w:rsidRPr="00606E36">
        <w:rPr>
          <w:rFonts w:ascii="Times New Roman" w:hAnsi="Times New Roman"/>
          <w:szCs w:val="24"/>
        </w:rPr>
        <w:t xml:space="preserve"> </w:t>
      </w:r>
    </w:p>
    <w:p w14:paraId="280CC293" w14:textId="77777777" w:rsidR="009619D4" w:rsidRPr="00606E36" w:rsidRDefault="009619D4" w:rsidP="006774CC">
      <w:pPr>
        <w:ind w:firstLine="720"/>
        <w:jc w:val="both"/>
        <w:rPr>
          <w:rFonts w:ascii="Times New Roman" w:hAnsi="Times New Roman"/>
          <w:b/>
          <w:szCs w:val="24"/>
        </w:rPr>
      </w:pPr>
    </w:p>
    <w:p w14:paraId="0C913914" w14:textId="77777777" w:rsidR="009619D4" w:rsidRPr="00606E36" w:rsidRDefault="008056B9" w:rsidP="002B6C12">
      <w:pPr>
        <w:tabs>
          <w:tab w:val="center" w:pos="4819"/>
        </w:tabs>
        <w:jc w:val="both"/>
        <w:rPr>
          <w:rFonts w:ascii="Times New Roman" w:hAnsi="Times New Roman"/>
          <w:b/>
          <w:szCs w:val="24"/>
        </w:rPr>
      </w:pPr>
      <w:r w:rsidRPr="00606E36">
        <w:rPr>
          <w:rFonts w:ascii="Times New Roman" w:hAnsi="Times New Roman"/>
          <w:b/>
          <w:szCs w:val="24"/>
        </w:rPr>
        <w:tab/>
      </w:r>
      <w:r w:rsidR="009619D4" w:rsidRPr="00606E36">
        <w:rPr>
          <w:rFonts w:ascii="Times New Roman" w:hAnsi="Times New Roman"/>
          <w:b/>
          <w:szCs w:val="24"/>
        </w:rPr>
        <w:t>DUOMENYS APIE SENIŪNIJĄ</w:t>
      </w:r>
    </w:p>
    <w:p w14:paraId="3A47662B" w14:textId="77777777" w:rsidR="009619D4" w:rsidRPr="00606E36" w:rsidRDefault="009619D4" w:rsidP="002B6C12">
      <w:pPr>
        <w:jc w:val="both"/>
        <w:rPr>
          <w:rFonts w:ascii="Times New Roman" w:hAnsi="Times New Roman"/>
          <w:szCs w:val="24"/>
        </w:rPr>
      </w:pPr>
    </w:p>
    <w:tbl>
      <w:tblPr>
        <w:tblStyle w:val="Lentelstinklelis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62"/>
        <w:gridCol w:w="6663"/>
        <w:gridCol w:w="1270"/>
        <w:gridCol w:w="1134"/>
      </w:tblGrid>
      <w:tr w:rsidR="00606E36" w:rsidRPr="00606E36" w14:paraId="12670ADF" w14:textId="77777777" w:rsidTr="001E00BD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75869" w14:textId="77777777" w:rsidR="009619D4" w:rsidRPr="00606E36" w:rsidRDefault="009619D4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1.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79759" w14:textId="77777777" w:rsidR="009619D4" w:rsidRPr="00606E36" w:rsidRDefault="009619D4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Seniūnijos plotas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61E0D" w14:textId="77777777" w:rsidR="009619D4" w:rsidRPr="00606E36" w:rsidRDefault="009619D4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ha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BC812" w14:textId="77777777" w:rsidR="009619D4" w:rsidRPr="00606E36" w:rsidRDefault="008056B9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16161,40</w:t>
            </w:r>
          </w:p>
        </w:tc>
      </w:tr>
      <w:tr w:rsidR="00606E36" w:rsidRPr="00606E36" w14:paraId="3EFFE4A3" w14:textId="77777777" w:rsidTr="001E00B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8C68F" w14:textId="77777777" w:rsidR="009619D4" w:rsidRPr="00606E36" w:rsidRDefault="009619D4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2.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6229B" w14:textId="77777777" w:rsidR="009619D4" w:rsidRPr="00606E36" w:rsidRDefault="009619D4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Bendras kelių ir gatvių ilgis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A7929" w14:textId="77777777" w:rsidR="009619D4" w:rsidRPr="00606E36" w:rsidRDefault="009619D4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km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70678" w14:textId="77777777" w:rsidR="009619D4" w:rsidRPr="00606E36" w:rsidRDefault="0007687F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113</w:t>
            </w:r>
          </w:p>
        </w:tc>
      </w:tr>
      <w:tr w:rsidR="00606E36" w:rsidRPr="00606E36" w14:paraId="57B8EFDF" w14:textId="77777777" w:rsidTr="001E00B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32025" w14:textId="77777777" w:rsidR="009619D4" w:rsidRPr="00606E36" w:rsidRDefault="009619D4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3.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530F6" w14:textId="77777777" w:rsidR="009619D4" w:rsidRPr="00606E36" w:rsidRDefault="009619D4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Gatvių skaičius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44195" w14:textId="77777777" w:rsidR="009619D4" w:rsidRPr="00606E36" w:rsidRDefault="00CB5124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4C07A" w14:textId="77777777" w:rsidR="009619D4" w:rsidRPr="00606E36" w:rsidRDefault="009D699C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33</w:t>
            </w:r>
          </w:p>
        </w:tc>
      </w:tr>
      <w:tr w:rsidR="00606E36" w:rsidRPr="00606E36" w14:paraId="2561C75D" w14:textId="77777777" w:rsidTr="001E00B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7190C" w14:textId="77777777" w:rsidR="009619D4" w:rsidRPr="00606E36" w:rsidRDefault="009619D4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4.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8D5CD" w14:textId="77777777" w:rsidR="009619D4" w:rsidRPr="00606E36" w:rsidRDefault="009D3EAE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Valomų</w:t>
            </w:r>
            <w:r w:rsidR="009619D4" w:rsidRPr="00606E36">
              <w:rPr>
                <w:rFonts w:ascii="Times New Roman" w:hAnsi="Times New Roman" w:cs="Times New Roman"/>
                <w:sz w:val="22"/>
              </w:rPr>
              <w:t xml:space="preserve"> šaligatvių plotas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ED771" w14:textId="77777777" w:rsidR="009619D4" w:rsidRPr="00606E36" w:rsidRDefault="009D3EAE" w:rsidP="001E00BD">
            <w:pPr>
              <w:jc w:val="both"/>
              <w:rPr>
                <w:rFonts w:ascii="Times New Roman" w:hAnsi="Times New Roman" w:cs="Times New Roman"/>
                <w:sz w:val="22"/>
                <w:vertAlign w:val="superscript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m</w:t>
            </w:r>
            <w:r w:rsidRPr="00606E36">
              <w:rPr>
                <w:rFonts w:ascii="Times New Roman" w:hAnsi="Times New Roman" w:cs="Times New Roman"/>
                <w:sz w:val="22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BC5D9" w14:textId="77777777" w:rsidR="009619D4" w:rsidRPr="00606E36" w:rsidRDefault="009D3EAE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9700</w:t>
            </w:r>
            <w:r w:rsidR="00465F85" w:rsidRPr="00606E36">
              <w:rPr>
                <w:rFonts w:ascii="Times New Roman" w:hAnsi="Times New Roman" w:cs="Times New Roman"/>
                <w:sz w:val="22"/>
              </w:rPr>
              <w:t>,0</w:t>
            </w:r>
          </w:p>
        </w:tc>
      </w:tr>
      <w:tr w:rsidR="00606E36" w:rsidRPr="00606E36" w14:paraId="510E4B51" w14:textId="77777777" w:rsidTr="001E00B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9F0BC" w14:textId="77777777" w:rsidR="009619D4" w:rsidRPr="00606E36" w:rsidRDefault="009619D4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5.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52DBE" w14:textId="77777777" w:rsidR="009619D4" w:rsidRPr="00606E36" w:rsidRDefault="009619D4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Tvarkomų kapinių skaičius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8BCDF" w14:textId="77777777" w:rsidR="009619D4" w:rsidRPr="00606E36" w:rsidRDefault="00CB5124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291C1" w14:textId="77777777" w:rsidR="009619D4" w:rsidRPr="00606E36" w:rsidRDefault="00465F85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8</w:t>
            </w:r>
          </w:p>
        </w:tc>
      </w:tr>
      <w:tr w:rsidR="00606E36" w:rsidRPr="00606E36" w14:paraId="7EAF4F62" w14:textId="77777777" w:rsidTr="001E00BD">
        <w:trPr>
          <w:trHeight w:val="30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C30BA" w14:textId="77777777" w:rsidR="009619D4" w:rsidRPr="00606E36" w:rsidRDefault="009619D4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6.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6224A" w14:textId="77777777" w:rsidR="009619D4" w:rsidRPr="00606E36" w:rsidRDefault="009619D4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Kapinių teritorijų plotas</w:t>
            </w:r>
            <w:r w:rsidR="009D699C" w:rsidRPr="00606E36">
              <w:rPr>
                <w:rFonts w:ascii="Times New Roman" w:hAnsi="Times New Roman" w:cs="Times New Roman"/>
                <w:sz w:val="22"/>
              </w:rPr>
              <w:t>:</w:t>
            </w:r>
            <w:r w:rsidR="008E2415" w:rsidRPr="00606E36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9D699C" w:rsidRPr="00606E36">
              <w:rPr>
                <w:rFonts w:ascii="Times New Roman" w:hAnsi="Times New Roman" w:cs="Times New Roman"/>
                <w:sz w:val="22"/>
              </w:rPr>
              <w:t>visuomeninės kapinės, senkapiai, karių kapai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E5F1B" w14:textId="77777777" w:rsidR="009619D4" w:rsidRPr="00606E36" w:rsidRDefault="009619D4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ha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349B4" w14:textId="77777777" w:rsidR="009619D4" w:rsidRPr="00606E36" w:rsidRDefault="009D699C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4</w:t>
            </w:r>
            <w:r w:rsidR="009619D4" w:rsidRPr="00606E36">
              <w:rPr>
                <w:rFonts w:ascii="Times New Roman" w:hAnsi="Times New Roman" w:cs="Times New Roman"/>
                <w:sz w:val="22"/>
              </w:rPr>
              <w:t>,</w:t>
            </w:r>
            <w:r w:rsidRPr="00606E36">
              <w:rPr>
                <w:rFonts w:ascii="Times New Roman" w:hAnsi="Times New Roman" w:cs="Times New Roman"/>
                <w:sz w:val="22"/>
              </w:rPr>
              <w:t>83</w:t>
            </w:r>
          </w:p>
        </w:tc>
      </w:tr>
      <w:tr w:rsidR="00606E36" w:rsidRPr="00606E36" w14:paraId="7E7320AA" w14:textId="77777777" w:rsidTr="001E00BD">
        <w:trPr>
          <w:trHeight w:val="23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705E" w14:textId="77777777" w:rsidR="005D7FA6" w:rsidRPr="00606E36" w:rsidRDefault="00ED4825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7.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9319" w14:textId="77777777" w:rsidR="005D7FA6" w:rsidRPr="00606E36" w:rsidRDefault="005D7FA6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Seniūnijos prižiūrimų želdinių plotas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14D3" w14:textId="77777777" w:rsidR="005D7FA6" w:rsidRPr="00606E36" w:rsidRDefault="00DB1EAB" w:rsidP="001E00BD">
            <w:pPr>
              <w:jc w:val="both"/>
              <w:rPr>
                <w:rFonts w:ascii="Times New Roman" w:hAnsi="Times New Roman" w:cs="Times New Roman"/>
                <w:sz w:val="22"/>
                <w:vertAlign w:val="superscript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ha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CE53" w14:textId="77777777" w:rsidR="005D7FA6" w:rsidRPr="00606E36" w:rsidRDefault="00EB7A8A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23</w:t>
            </w:r>
          </w:p>
        </w:tc>
      </w:tr>
      <w:tr w:rsidR="00606E36" w:rsidRPr="00606E36" w14:paraId="44F7C584" w14:textId="77777777" w:rsidTr="001E00BD">
        <w:trPr>
          <w:trHeight w:val="23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03C9" w14:textId="77777777" w:rsidR="00EB7A8A" w:rsidRPr="00606E36" w:rsidRDefault="00EB7A8A" w:rsidP="001E00BD">
            <w:pPr>
              <w:jc w:val="both"/>
              <w:rPr>
                <w:rFonts w:ascii="Times New Roman" w:hAnsi="Times New Roman"/>
                <w:sz w:val="22"/>
              </w:rPr>
            </w:pPr>
            <w:r w:rsidRPr="00606E36">
              <w:rPr>
                <w:rFonts w:ascii="Times New Roman" w:hAnsi="Times New Roman"/>
                <w:sz w:val="22"/>
              </w:rPr>
              <w:t>8.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EA65" w14:textId="77777777" w:rsidR="00EB7A8A" w:rsidRPr="00606E36" w:rsidRDefault="00EB7A8A" w:rsidP="001E00BD">
            <w:pPr>
              <w:jc w:val="both"/>
              <w:rPr>
                <w:rFonts w:ascii="Times New Roman" w:hAnsi="Times New Roman"/>
                <w:sz w:val="22"/>
              </w:rPr>
            </w:pPr>
            <w:proofErr w:type="spellStart"/>
            <w:r w:rsidRPr="00606E36">
              <w:rPr>
                <w:rFonts w:ascii="Times New Roman" w:hAnsi="Times New Roman"/>
                <w:sz w:val="22"/>
              </w:rPr>
              <w:t>Zyplių</w:t>
            </w:r>
            <w:proofErr w:type="spellEnd"/>
            <w:r w:rsidRPr="00606E36">
              <w:rPr>
                <w:rFonts w:ascii="Times New Roman" w:hAnsi="Times New Roman"/>
                <w:sz w:val="22"/>
              </w:rPr>
              <w:t xml:space="preserve"> dvaro parko plotas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FD42" w14:textId="77777777" w:rsidR="00EB7A8A" w:rsidRPr="00606E36" w:rsidRDefault="00EB7A8A" w:rsidP="001E00BD">
            <w:pPr>
              <w:jc w:val="both"/>
              <w:rPr>
                <w:rFonts w:ascii="Times New Roman" w:hAnsi="Times New Roman"/>
                <w:sz w:val="22"/>
              </w:rPr>
            </w:pPr>
            <w:r w:rsidRPr="00606E36">
              <w:rPr>
                <w:rFonts w:ascii="Times New Roman" w:hAnsi="Times New Roman"/>
                <w:sz w:val="22"/>
              </w:rPr>
              <w:t>ha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9B47" w14:textId="77777777" w:rsidR="00EB7A8A" w:rsidRPr="00606E36" w:rsidRDefault="00EB7A8A" w:rsidP="001E00BD">
            <w:pPr>
              <w:jc w:val="both"/>
              <w:rPr>
                <w:rFonts w:ascii="Times New Roman" w:hAnsi="Times New Roman"/>
                <w:sz w:val="22"/>
              </w:rPr>
            </w:pPr>
            <w:r w:rsidRPr="00606E36">
              <w:rPr>
                <w:rFonts w:ascii="Times New Roman" w:hAnsi="Times New Roman"/>
                <w:sz w:val="22"/>
              </w:rPr>
              <w:t>22</w:t>
            </w:r>
          </w:p>
        </w:tc>
      </w:tr>
      <w:tr w:rsidR="00606E36" w:rsidRPr="00606E36" w14:paraId="67C15EA6" w14:textId="77777777" w:rsidTr="001E00BD">
        <w:trPr>
          <w:trHeight w:val="23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20CF" w14:textId="77777777" w:rsidR="00EB7A8A" w:rsidRPr="00606E36" w:rsidRDefault="00EB7A8A" w:rsidP="001E00BD">
            <w:pPr>
              <w:jc w:val="both"/>
              <w:rPr>
                <w:rFonts w:ascii="Times New Roman" w:hAnsi="Times New Roman"/>
                <w:sz w:val="22"/>
              </w:rPr>
            </w:pPr>
            <w:r w:rsidRPr="00606E36">
              <w:rPr>
                <w:rFonts w:ascii="Times New Roman" w:hAnsi="Times New Roman"/>
                <w:sz w:val="22"/>
              </w:rPr>
              <w:t>9.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8674" w14:textId="77777777" w:rsidR="00EB7A8A" w:rsidRPr="00606E36" w:rsidRDefault="00EB7A8A" w:rsidP="001E00BD">
            <w:pPr>
              <w:jc w:val="both"/>
              <w:rPr>
                <w:rFonts w:ascii="Times New Roman" w:hAnsi="Times New Roman"/>
                <w:sz w:val="22"/>
              </w:rPr>
            </w:pPr>
            <w:proofErr w:type="spellStart"/>
            <w:r w:rsidRPr="00606E36">
              <w:rPr>
                <w:rFonts w:ascii="Times New Roman" w:hAnsi="Times New Roman"/>
                <w:sz w:val="22"/>
              </w:rPr>
              <w:t>Zyplių</w:t>
            </w:r>
            <w:proofErr w:type="spellEnd"/>
            <w:r w:rsidRPr="00606E36">
              <w:rPr>
                <w:rFonts w:ascii="Times New Roman" w:hAnsi="Times New Roman"/>
                <w:sz w:val="22"/>
              </w:rPr>
              <w:t xml:space="preserve"> dvaro ansamblio miškas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07A7" w14:textId="77777777" w:rsidR="00EB7A8A" w:rsidRPr="00606E36" w:rsidRDefault="00EB7A8A" w:rsidP="001E00BD">
            <w:pPr>
              <w:jc w:val="both"/>
              <w:rPr>
                <w:rFonts w:ascii="Times New Roman" w:hAnsi="Times New Roman"/>
                <w:sz w:val="22"/>
              </w:rPr>
            </w:pPr>
            <w:r w:rsidRPr="00606E36">
              <w:rPr>
                <w:rFonts w:ascii="Times New Roman" w:hAnsi="Times New Roman"/>
                <w:sz w:val="22"/>
              </w:rPr>
              <w:t>ha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60A5" w14:textId="77777777" w:rsidR="00EB7A8A" w:rsidRPr="00606E36" w:rsidRDefault="00EB7A8A" w:rsidP="001E00BD">
            <w:pPr>
              <w:jc w:val="both"/>
              <w:rPr>
                <w:rFonts w:ascii="Times New Roman" w:hAnsi="Times New Roman"/>
                <w:sz w:val="22"/>
              </w:rPr>
            </w:pPr>
            <w:r w:rsidRPr="00606E36">
              <w:rPr>
                <w:rFonts w:ascii="Times New Roman" w:hAnsi="Times New Roman"/>
                <w:sz w:val="22"/>
              </w:rPr>
              <w:t>30</w:t>
            </w:r>
          </w:p>
        </w:tc>
      </w:tr>
      <w:tr w:rsidR="00606E36" w:rsidRPr="00606E36" w14:paraId="37ED38B7" w14:textId="77777777" w:rsidTr="001E00BD">
        <w:trPr>
          <w:trHeight w:val="2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F5CD" w14:textId="77777777" w:rsidR="005D7FA6" w:rsidRPr="00606E36" w:rsidRDefault="00EB7A8A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10.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77BC" w14:textId="77777777" w:rsidR="005D7FA6" w:rsidRPr="00606E36" w:rsidRDefault="005D7FA6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Eksploatuojamų šviestuvų skaičius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6554" w14:textId="77777777" w:rsidR="005D7FA6" w:rsidRPr="00606E36" w:rsidRDefault="00CB5124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1D4E" w14:textId="77777777" w:rsidR="005D7FA6" w:rsidRPr="00606E36" w:rsidRDefault="00A02193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421</w:t>
            </w:r>
          </w:p>
        </w:tc>
      </w:tr>
      <w:tr w:rsidR="00606E36" w:rsidRPr="00606E36" w14:paraId="63A2B1CB" w14:textId="77777777" w:rsidTr="001E00BD">
        <w:trPr>
          <w:trHeight w:val="26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22A5963B" w14:textId="77777777" w:rsidR="002E4E6C" w:rsidRPr="00606E36" w:rsidRDefault="00EB7A8A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11.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45810F6E" w14:textId="77777777" w:rsidR="002E4E6C" w:rsidRPr="00606E36" w:rsidRDefault="002E4E6C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Socialiai remtinų šeimų skaičius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0339B912" w14:textId="77777777" w:rsidR="002E4E6C" w:rsidRPr="00606E36" w:rsidRDefault="002E4E6C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šeimų sk.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7D8D4D" w14:textId="77777777" w:rsidR="002E4E6C" w:rsidRPr="00606E36" w:rsidRDefault="00DB1EAB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4</w:t>
            </w:r>
            <w:r w:rsidR="00A02193">
              <w:rPr>
                <w:rFonts w:ascii="Times New Roman" w:hAnsi="Times New Roman" w:cs="Times New Roman"/>
                <w:sz w:val="22"/>
              </w:rPr>
              <w:t>8</w:t>
            </w:r>
          </w:p>
        </w:tc>
      </w:tr>
      <w:tr w:rsidR="00606E36" w:rsidRPr="00606E36" w14:paraId="0E2B55A8" w14:textId="77777777" w:rsidTr="001E00BD">
        <w:trPr>
          <w:trHeight w:val="136"/>
          <w:jc w:val="center"/>
        </w:trPr>
        <w:tc>
          <w:tcPr>
            <w:tcW w:w="56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38B9C06" w14:textId="77777777" w:rsidR="002E4E6C" w:rsidRPr="00606E36" w:rsidRDefault="00EB7A8A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12.</w:t>
            </w:r>
          </w:p>
        </w:tc>
        <w:tc>
          <w:tcPr>
            <w:tcW w:w="666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DED85DE" w14:textId="77777777" w:rsidR="002E4E6C" w:rsidRPr="00606E36" w:rsidRDefault="002E4E6C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Vienkartinių pašalpų mokėjimas</w:t>
            </w:r>
          </w:p>
        </w:tc>
        <w:tc>
          <w:tcPr>
            <w:tcW w:w="12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C3580DF" w14:textId="77777777" w:rsidR="002E4E6C" w:rsidRPr="00606E36" w:rsidRDefault="002E4E6C" w:rsidP="001E00BD">
            <w:pPr>
              <w:jc w:val="both"/>
              <w:rPr>
                <w:rFonts w:ascii="Times New Roman" w:hAnsi="Times New Roman" w:cs="Times New Roman"/>
                <w:b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vnt.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B9DC215" w14:textId="77777777" w:rsidR="002E4E6C" w:rsidRPr="00606E36" w:rsidRDefault="00B55F66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8</w:t>
            </w:r>
          </w:p>
        </w:tc>
      </w:tr>
      <w:tr w:rsidR="00606E36" w:rsidRPr="00606E36" w14:paraId="416E9BD2" w14:textId="77777777" w:rsidTr="001E00BD">
        <w:trPr>
          <w:trHeight w:val="309"/>
          <w:jc w:val="center"/>
        </w:trPr>
        <w:tc>
          <w:tcPr>
            <w:tcW w:w="562" w:type="dxa"/>
            <w:tcBorders>
              <w:top w:val="single" w:sz="4" w:space="0" w:color="000000"/>
              <w:bottom w:val="nil"/>
            </w:tcBorders>
            <w:shd w:val="clear" w:color="auto" w:fill="auto"/>
            <w:vAlign w:val="center"/>
          </w:tcPr>
          <w:p w14:paraId="2F81C016" w14:textId="77777777" w:rsidR="002E4E6C" w:rsidRPr="00606E36" w:rsidRDefault="00EB7A8A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13.</w:t>
            </w:r>
          </w:p>
        </w:tc>
        <w:tc>
          <w:tcPr>
            <w:tcW w:w="6663" w:type="dxa"/>
            <w:tcBorders>
              <w:top w:val="single" w:sz="4" w:space="0" w:color="000000"/>
              <w:bottom w:val="nil"/>
            </w:tcBorders>
            <w:shd w:val="clear" w:color="auto" w:fill="auto"/>
            <w:vAlign w:val="center"/>
          </w:tcPr>
          <w:p w14:paraId="1FB2CC5C" w14:textId="77777777" w:rsidR="002E4E6C" w:rsidRPr="00606E36" w:rsidRDefault="002D7E4C" w:rsidP="001E00BD">
            <w:pPr>
              <w:jc w:val="both"/>
              <w:rPr>
                <w:rFonts w:ascii="Times New Roman" w:hAnsi="Times New Roman" w:cs="Times New Roman"/>
                <w:b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 xml:space="preserve">Įdarbintų </w:t>
            </w:r>
            <w:r w:rsidR="002E4E6C" w:rsidRPr="00606E36">
              <w:rPr>
                <w:rFonts w:ascii="Times New Roman" w:hAnsi="Times New Roman" w:cs="Times New Roman"/>
                <w:sz w:val="22"/>
              </w:rPr>
              <w:t xml:space="preserve">gyventojų užimtumo didinimo programoje </w:t>
            </w:r>
          </w:p>
        </w:tc>
        <w:tc>
          <w:tcPr>
            <w:tcW w:w="1270" w:type="dxa"/>
            <w:tcBorders>
              <w:top w:val="single" w:sz="4" w:space="0" w:color="000000"/>
              <w:bottom w:val="nil"/>
            </w:tcBorders>
            <w:shd w:val="clear" w:color="auto" w:fill="auto"/>
            <w:vAlign w:val="center"/>
          </w:tcPr>
          <w:p w14:paraId="29569A06" w14:textId="77777777" w:rsidR="002E4E6C" w:rsidRPr="00606E36" w:rsidRDefault="002E4E6C" w:rsidP="001E00BD">
            <w:pPr>
              <w:jc w:val="both"/>
              <w:rPr>
                <w:rFonts w:ascii="Times New Roman" w:hAnsi="Times New Roman" w:cs="Times New Roman"/>
                <w:b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bottom w:val="nil"/>
            </w:tcBorders>
            <w:shd w:val="clear" w:color="auto" w:fill="auto"/>
            <w:vAlign w:val="center"/>
          </w:tcPr>
          <w:p w14:paraId="7A5F9F49" w14:textId="77777777" w:rsidR="002E4E6C" w:rsidRPr="00606E36" w:rsidRDefault="007D293A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2</w:t>
            </w:r>
          </w:p>
        </w:tc>
      </w:tr>
      <w:tr w:rsidR="00606E36" w:rsidRPr="00606E36" w14:paraId="2624D41F" w14:textId="77777777" w:rsidTr="001E00BD">
        <w:trPr>
          <w:trHeight w:val="11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C9B22" w14:textId="77777777" w:rsidR="002E4E6C" w:rsidRPr="00606E36" w:rsidRDefault="00EB7A8A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14.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4B02" w14:textId="77777777" w:rsidR="002E4E6C" w:rsidRPr="00606E36" w:rsidRDefault="002E4E6C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Išduodamos pažymos gyventojams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5588" w14:textId="77777777" w:rsidR="002E4E6C" w:rsidRPr="00606E36" w:rsidRDefault="002E4E6C" w:rsidP="001E00BD">
            <w:pPr>
              <w:jc w:val="both"/>
              <w:rPr>
                <w:rFonts w:ascii="Times New Roman" w:hAnsi="Times New Roman" w:cs="Times New Roman"/>
                <w:b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1905" w14:textId="77777777" w:rsidR="002E4E6C" w:rsidRPr="00606E36" w:rsidRDefault="00B55F66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60</w:t>
            </w:r>
          </w:p>
        </w:tc>
      </w:tr>
      <w:tr w:rsidR="00606E36" w:rsidRPr="00606E36" w14:paraId="46AD5F0E" w14:textId="77777777" w:rsidTr="001E00BD">
        <w:trPr>
          <w:trHeight w:val="28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741D" w14:textId="77777777" w:rsidR="002E4E6C" w:rsidRPr="00606E36" w:rsidRDefault="00EB7A8A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15.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67FB" w14:textId="77777777" w:rsidR="002E4E6C" w:rsidRPr="00606E36" w:rsidRDefault="002E4E6C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Sudaromi notariniai veiksmai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F44D" w14:textId="77777777" w:rsidR="002E4E6C" w:rsidRPr="00606E36" w:rsidRDefault="002E4E6C" w:rsidP="001E00BD">
            <w:pPr>
              <w:jc w:val="both"/>
              <w:rPr>
                <w:rFonts w:ascii="Times New Roman" w:hAnsi="Times New Roman" w:cs="Times New Roman"/>
                <w:b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324B" w14:textId="77777777" w:rsidR="002E4E6C" w:rsidRPr="00606E36" w:rsidRDefault="007D293A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5</w:t>
            </w:r>
            <w:r w:rsidR="002E4E6C" w:rsidRPr="00606E36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2E4E6C" w:rsidRPr="00606E36" w14:paraId="7A49E8F2" w14:textId="77777777" w:rsidTr="001E00BD">
        <w:trPr>
          <w:trHeight w:val="26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86F0" w14:textId="77777777" w:rsidR="002E4E6C" w:rsidRPr="00606E36" w:rsidRDefault="00EB7A8A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16.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596B" w14:textId="77777777" w:rsidR="002E4E6C" w:rsidRPr="00606E36" w:rsidRDefault="002D7E4C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Atliekų</w:t>
            </w:r>
            <w:r w:rsidR="002E4E6C" w:rsidRPr="00606E36">
              <w:rPr>
                <w:rFonts w:ascii="Times New Roman" w:hAnsi="Times New Roman" w:cs="Times New Roman"/>
                <w:sz w:val="22"/>
              </w:rPr>
              <w:t xml:space="preserve"> tvarkymo darbai (surenkamos šiukšlės 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0222" w14:textId="77777777" w:rsidR="002E4E6C" w:rsidRPr="00606E36" w:rsidRDefault="00DB1EAB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CF42" w14:textId="77777777" w:rsidR="002E4E6C" w:rsidRPr="00606E36" w:rsidRDefault="00DB1EAB" w:rsidP="001E00BD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606E36">
              <w:rPr>
                <w:rFonts w:ascii="Times New Roman" w:hAnsi="Times New Roman" w:cs="Times New Roman"/>
                <w:sz w:val="22"/>
              </w:rPr>
              <w:t>45</w:t>
            </w:r>
          </w:p>
        </w:tc>
      </w:tr>
    </w:tbl>
    <w:p w14:paraId="007A812E" w14:textId="77777777" w:rsidR="002E4E6C" w:rsidRPr="00606E36" w:rsidRDefault="002E4E6C" w:rsidP="002B6C12">
      <w:pPr>
        <w:jc w:val="both"/>
        <w:rPr>
          <w:rFonts w:ascii="Times New Roman" w:hAnsi="Times New Roman"/>
          <w:b/>
          <w:bCs/>
          <w:szCs w:val="24"/>
        </w:rPr>
      </w:pPr>
    </w:p>
    <w:p w14:paraId="76BA7F86" w14:textId="6A4F291A" w:rsidR="00975EFC" w:rsidRPr="00606E36" w:rsidRDefault="00B55F66" w:rsidP="002B6C12">
      <w:pPr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LUKŠIŲ SENIŪNIJOS 2022</w:t>
      </w:r>
      <w:r w:rsidR="00D10EA4">
        <w:rPr>
          <w:rFonts w:ascii="Times New Roman" w:hAnsi="Times New Roman"/>
          <w:b/>
          <w:bCs/>
          <w:szCs w:val="24"/>
        </w:rPr>
        <w:t xml:space="preserve"> METŲ VEIKLOS PLANO ĮGYVENSINIMO APŽVALGA</w:t>
      </w:r>
    </w:p>
    <w:p w14:paraId="6BBB3243" w14:textId="77777777" w:rsidR="00975EFC" w:rsidRPr="00606E36" w:rsidRDefault="00975EFC" w:rsidP="002B6C12">
      <w:pPr>
        <w:ind w:firstLine="1080"/>
        <w:jc w:val="both"/>
        <w:rPr>
          <w:rFonts w:ascii="Times New Roman" w:hAnsi="Times New Roman"/>
          <w:szCs w:val="24"/>
        </w:rPr>
      </w:pPr>
    </w:p>
    <w:p w14:paraId="07842004" w14:textId="1086F8AB" w:rsidR="009619D4" w:rsidRPr="00606E36" w:rsidRDefault="007E5095" w:rsidP="006774CC">
      <w:pPr>
        <w:ind w:firstLine="720"/>
        <w:jc w:val="both"/>
        <w:rPr>
          <w:rFonts w:ascii="Times New Roman" w:hAnsi="Times New Roman"/>
          <w:szCs w:val="24"/>
        </w:rPr>
      </w:pPr>
      <w:r w:rsidRPr="00606E36">
        <w:rPr>
          <w:rFonts w:ascii="Times New Roman" w:hAnsi="Times New Roman"/>
          <w:szCs w:val="24"/>
        </w:rPr>
        <w:t xml:space="preserve">Įgyvendinant Lukšių </w:t>
      </w:r>
      <w:r w:rsidR="00B55F66">
        <w:rPr>
          <w:rFonts w:ascii="Times New Roman" w:hAnsi="Times New Roman"/>
          <w:szCs w:val="24"/>
        </w:rPr>
        <w:t>seniūnijos 2022</w:t>
      </w:r>
      <w:r w:rsidR="009619D4" w:rsidRPr="00606E36">
        <w:rPr>
          <w:rFonts w:ascii="Times New Roman" w:hAnsi="Times New Roman"/>
          <w:szCs w:val="24"/>
        </w:rPr>
        <w:t xml:space="preserve"> metų veiklos planą </w:t>
      </w:r>
      <w:r w:rsidR="00E96D78">
        <w:rPr>
          <w:rFonts w:ascii="Times New Roman" w:hAnsi="Times New Roman"/>
          <w:szCs w:val="24"/>
        </w:rPr>
        <w:t xml:space="preserve">buvo </w:t>
      </w:r>
      <w:r w:rsidR="009619D4" w:rsidRPr="00606E36">
        <w:rPr>
          <w:rFonts w:ascii="Times New Roman" w:hAnsi="Times New Roman"/>
          <w:szCs w:val="24"/>
        </w:rPr>
        <w:t>siekiama prisidėti prie Šakių rajono</w:t>
      </w:r>
      <w:r w:rsidR="00344AC6" w:rsidRPr="00606E36">
        <w:rPr>
          <w:rFonts w:ascii="Times New Roman" w:hAnsi="Times New Roman"/>
          <w:szCs w:val="24"/>
        </w:rPr>
        <w:t xml:space="preserve"> savivaldybės 2018</w:t>
      </w:r>
      <w:r w:rsidR="006774CC" w:rsidRPr="00606E36">
        <w:rPr>
          <w:rFonts w:ascii="Times New Roman" w:hAnsi="Times New Roman"/>
          <w:szCs w:val="24"/>
        </w:rPr>
        <w:t>–</w:t>
      </w:r>
      <w:r w:rsidR="00344AC6" w:rsidRPr="00606E36">
        <w:rPr>
          <w:rFonts w:ascii="Times New Roman" w:hAnsi="Times New Roman"/>
          <w:szCs w:val="24"/>
        </w:rPr>
        <w:t>2024</w:t>
      </w:r>
      <w:r w:rsidR="009619D4" w:rsidRPr="00606E36">
        <w:rPr>
          <w:rFonts w:ascii="Times New Roman" w:hAnsi="Times New Roman"/>
          <w:szCs w:val="24"/>
        </w:rPr>
        <w:t xml:space="preserve"> metų </w:t>
      </w:r>
      <w:r w:rsidR="00344AC6" w:rsidRPr="00606E36">
        <w:rPr>
          <w:rFonts w:ascii="Times New Roman" w:hAnsi="Times New Roman"/>
          <w:szCs w:val="24"/>
        </w:rPr>
        <w:t xml:space="preserve">strateginiame </w:t>
      </w:r>
      <w:r w:rsidR="009619D4" w:rsidRPr="00606E36">
        <w:rPr>
          <w:rFonts w:ascii="Times New Roman" w:hAnsi="Times New Roman"/>
          <w:szCs w:val="24"/>
        </w:rPr>
        <w:t>plėtros plane numatytų prioritetų įgyvendinimo:</w:t>
      </w:r>
    </w:p>
    <w:p w14:paraId="72CCEDAD" w14:textId="77777777" w:rsidR="009619D4" w:rsidRPr="00606E36" w:rsidRDefault="00344AC6" w:rsidP="006774CC">
      <w:pPr>
        <w:pStyle w:val="Sraopastraipa"/>
        <w:numPr>
          <w:ilvl w:val="0"/>
          <w:numId w:val="20"/>
        </w:numPr>
        <w:ind w:left="0" w:firstLine="720"/>
        <w:jc w:val="both"/>
      </w:pPr>
      <w:r w:rsidRPr="00606E36">
        <w:t>Tvariam ekonominiam augimui palanki aplinka</w:t>
      </w:r>
      <w:r w:rsidR="004B4DB6" w:rsidRPr="00606E36">
        <w:t>;</w:t>
      </w:r>
    </w:p>
    <w:p w14:paraId="3AC6F6D7" w14:textId="77777777" w:rsidR="009619D4" w:rsidRPr="00606E36" w:rsidRDefault="00344AC6" w:rsidP="006774CC">
      <w:pPr>
        <w:pStyle w:val="Sraopastraipa"/>
        <w:numPr>
          <w:ilvl w:val="0"/>
          <w:numId w:val="20"/>
        </w:numPr>
        <w:ind w:left="0" w:firstLine="720"/>
        <w:jc w:val="both"/>
      </w:pPr>
      <w:r w:rsidRPr="00606E36">
        <w:t>Veikli, atvira, saugi, sveika ir tobulėjanti visuomenė</w:t>
      </w:r>
      <w:r w:rsidR="004B4DB6" w:rsidRPr="00606E36">
        <w:t>;</w:t>
      </w:r>
    </w:p>
    <w:p w14:paraId="7DF86CA5" w14:textId="77777777" w:rsidR="009619D4" w:rsidRPr="00606E36" w:rsidRDefault="00344AC6" w:rsidP="006774CC">
      <w:pPr>
        <w:pStyle w:val="Sraopastraipa"/>
        <w:numPr>
          <w:ilvl w:val="0"/>
          <w:numId w:val="20"/>
        </w:numPr>
        <w:ind w:left="0" w:firstLine="720"/>
        <w:jc w:val="both"/>
      </w:pPr>
      <w:r w:rsidRPr="00606E36">
        <w:t>Savitas, patrauklus ir ambicingas Zanavykų kraštas</w:t>
      </w:r>
      <w:r w:rsidR="004B4DB6" w:rsidRPr="00606E36">
        <w:t>.</w:t>
      </w:r>
    </w:p>
    <w:p w14:paraId="3E6CEE47" w14:textId="77777777" w:rsidR="002B6C12" w:rsidRPr="00606E36" w:rsidRDefault="002B6C12" w:rsidP="006774CC">
      <w:pPr>
        <w:ind w:firstLine="720"/>
        <w:jc w:val="both"/>
        <w:rPr>
          <w:rFonts w:ascii="Times New Roman" w:hAnsi="Times New Roman"/>
          <w:szCs w:val="24"/>
        </w:rPr>
      </w:pPr>
    </w:p>
    <w:p w14:paraId="73FDE8D7" w14:textId="77777777" w:rsidR="0024544C" w:rsidRPr="00606E36" w:rsidRDefault="0024544C" w:rsidP="006774CC">
      <w:pPr>
        <w:ind w:firstLine="720"/>
        <w:jc w:val="both"/>
        <w:rPr>
          <w:rFonts w:ascii="Times New Roman" w:hAnsi="Times New Roman"/>
          <w:szCs w:val="24"/>
        </w:rPr>
      </w:pPr>
    </w:p>
    <w:p w14:paraId="0C183063" w14:textId="6F2F25E2" w:rsidR="009619D4" w:rsidRPr="00606E36" w:rsidRDefault="007E5095" w:rsidP="006774CC">
      <w:pPr>
        <w:ind w:firstLine="720"/>
        <w:jc w:val="both"/>
        <w:rPr>
          <w:rFonts w:ascii="Times New Roman" w:hAnsi="Times New Roman"/>
          <w:b/>
          <w:szCs w:val="24"/>
        </w:rPr>
      </w:pPr>
      <w:r w:rsidRPr="00606E36">
        <w:rPr>
          <w:rFonts w:ascii="Times New Roman" w:hAnsi="Times New Roman"/>
          <w:b/>
          <w:szCs w:val="24"/>
        </w:rPr>
        <w:t>Lukšių</w:t>
      </w:r>
      <w:r w:rsidR="002D7E4C" w:rsidRPr="00606E36">
        <w:rPr>
          <w:rFonts w:ascii="Times New Roman" w:hAnsi="Times New Roman"/>
          <w:b/>
          <w:szCs w:val="24"/>
        </w:rPr>
        <w:t xml:space="preserve"> seniūnija</w:t>
      </w:r>
      <w:r w:rsidR="00D10EA4">
        <w:rPr>
          <w:rFonts w:ascii="Times New Roman" w:hAnsi="Times New Roman"/>
          <w:b/>
          <w:szCs w:val="24"/>
        </w:rPr>
        <w:t xml:space="preserve"> 2022 m.  įgyvendino</w:t>
      </w:r>
      <w:r w:rsidR="002D7E4C" w:rsidRPr="00606E36">
        <w:rPr>
          <w:rFonts w:ascii="Times New Roman" w:hAnsi="Times New Roman"/>
          <w:b/>
          <w:szCs w:val="24"/>
        </w:rPr>
        <w:t>:</w:t>
      </w:r>
    </w:p>
    <w:p w14:paraId="1704F27A" w14:textId="2C8CFCB4" w:rsidR="00545332" w:rsidRPr="00613250" w:rsidRDefault="0024544C" w:rsidP="00F07F73">
      <w:pPr>
        <w:pStyle w:val="Sraopastraipa"/>
        <w:numPr>
          <w:ilvl w:val="0"/>
          <w:numId w:val="5"/>
        </w:numPr>
        <w:tabs>
          <w:tab w:val="left" w:pos="624"/>
          <w:tab w:val="left" w:pos="709"/>
        </w:tabs>
        <w:ind w:left="0" w:firstLine="720"/>
        <w:jc w:val="both"/>
      </w:pPr>
      <w:r w:rsidRPr="00613250">
        <w:t>Šakių rajono sa</w:t>
      </w:r>
      <w:r w:rsidR="00B55F66" w:rsidRPr="00613250">
        <w:t>vivaldybės strateginio 2022</w:t>
      </w:r>
      <w:r w:rsidR="006774CC" w:rsidRPr="00613250">
        <w:t>–</w:t>
      </w:r>
      <w:r w:rsidR="00EF258C" w:rsidRPr="00613250">
        <w:t>202</w:t>
      </w:r>
      <w:r w:rsidR="00B55F66" w:rsidRPr="00613250">
        <w:t>4</w:t>
      </w:r>
      <w:r w:rsidRPr="00613250">
        <w:t xml:space="preserve"> metų veiklos plano programos kodas 12 „Ūkio plėtros programa“ seniūnijos tikslo </w:t>
      </w:r>
      <w:r w:rsidRPr="00613250">
        <w:rPr>
          <w:b/>
        </w:rPr>
        <w:t>„</w:t>
      </w:r>
      <w:r w:rsidRPr="00613250">
        <w:rPr>
          <w:b/>
          <w:bCs/>
        </w:rPr>
        <w:t>Šiuolaikiškos susisiekimo sistemos plėtra</w:t>
      </w:r>
      <w:r w:rsidRPr="00613250">
        <w:rPr>
          <w:b/>
        </w:rPr>
        <w:t>“</w:t>
      </w:r>
      <w:r w:rsidRPr="00613250">
        <w:t xml:space="preserve"> uždavinio </w:t>
      </w:r>
      <w:r w:rsidRPr="00613250">
        <w:rPr>
          <w:b/>
          <w:bCs/>
        </w:rPr>
        <w:t xml:space="preserve">„Modernizuoti ir plėtoti savivaldybės vietinės reikšmės kelius, gatves ir kitas susisiekimo komunikacijas“ </w:t>
      </w:r>
      <w:r w:rsidRPr="00613250">
        <w:t>priemon</w:t>
      </w:r>
      <w:r w:rsidR="000B70F5" w:rsidRPr="00613250">
        <w:t>ę</w:t>
      </w:r>
      <w:r w:rsidRPr="00613250">
        <w:rPr>
          <w:bCs/>
        </w:rPr>
        <w:t xml:space="preserve"> </w:t>
      </w:r>
      <w:r w:rsidRPr="00613250">
        <w:t>„Vietinės reikšmės kelių ir gatvių priežiūra</w:t>
      </w:r>
      <w:r w:rsidR="00E96D78" w:rsidRPr="00613250">
        <w:t>“. Įgyvendinant šią priemonę buvo</w:t>
      </w:r>
      <w:r w:rsidRPr="00613250">
        <w:t xml:space="preserve"> </w:t>
      </w:r>
      <w:r w:rsidR="00964F44" w:rsidRPr="00613250">
        <w:t>lyginami</w:t>
      </w:r>
      <w:r w:rsidR="00E43A0E" w:rsidRPr="00613250">
        <w:t xml:space="preserve"> </w:t>
      </w:r>
      <w:r w:rsidR="00A55639" w:rsidRPr="00613250">
        <w:t xml:space="preserve">kelkraščiai, kai kelio danga žvyro, transportuojamas gruntas </w:t>
      </w:r>
      <w:proofErr w:type="spellStart"/>
      <w:r w:rsidR="00A55639" w:rsidRPr="00613250">
        <w:t>autosavivarčiu</w:t>
      </w:r>
      <w:proofErr w:type="spellEnd"/>
      <w:r w:rsidR="00A55639" w:rsidRPr="00613250">
        <w:t>, pakraunant ekskavatoriumi,</w:t>
      </w:r>
      <w:r w:rsidR="00267619" w:rsidRPr="00613250">
        <w:t xml:space="preserve"> žvyruojami </w:t>
      </w:r>
      <w:r w:rsidR="00CA62C6" w:rsidRPr="00613250">
        <w:t>seniūnijos keliai ir gatvės</w:t>
      </w:r>
      <w:r w:rsidR="00267619" w:rsidRPr="00613250">
        <w:t xml:space="preserve">, </w:t>
      </w:r>
      <w:r w:rsidRPr="00613250">
        <w:t xml:space="preserve">pagal poreikį </w:t>
      </w:r>
      <w:r w:rsidR="00267619" w:rsidRPr="00613250">
        <w:t>valomas sniegas, tvark</w:t>
      </w:r>
      <w:r w:rsidR="00DE7842" w:rsidRPr="00613250">
        <w:t>omos pakelės,</w:t>
      </w:r>
      <w:r w:rsidR="00C56D52" w:rsidRPr="00613250">
        <w:t xml:space="preserve"> </w:t>
      </w:r>
      <w:r w:rsidR="00E43A0E" w:rsidRPr="00613250">
        <w:t xml:space="preserve">užtaisomos kelio </w:t>
      </w:r>
      <w:proofErr w:type="spellStart"/>
      <w:r w:rsidR="00E43A0E" w:rsidRPr="00613250">
        <w:t>išdaužos</w:t>
      </w:r>
      <w:proofErr w:type="spellEnd"/>
      <w:r w:rsidR="00E43A0E" w:rsidRPr="00613250">
        <w:t>, užpilant naujomis medžiagomis,</w:t>
      </w:r>
      <w:r w:rsidR="00C56D52" w:rsidRPr="00613250">
        <w:t xml:space="preserve"> šalinami krūmai nuo kelio griovių šlaitų mechanizuotu būdu.</w:t>
      </w:r>
      <w:r w:rsidR="00DE7842" w:rsidRPr="00613250">
        <w:t xml:space="preserve"> </w:t>
      </w:r>
      <w:r w:rsidR="005D7511" w:rsidRPr="00613250">
        <w:t xml:space="preserve">Seniūnijoje </w:t>
      </w:r>
      <w:r w:rsidR="00E96D78" w:rsidRPr="00613250">
        <w:t>buvo</w:t>
      </w:r>
      <w:r w:rsidR="005D7511" w:rsidRPr="00613250">
        <w:t xml:space="preserve"> 33 gatvės, kurių prižiūrimas ilgis 16,109 km ir 49 seniūnijos prižiūrimi</w:t>
      </w:r>
      <w:r w:rsidR="00545332" w:rsidRPr="00613250">
        <w:t xml:space="preserve"> keliai</w:t>
      </w:r>
      <w:r w:rsidR="00660E83" w:rsidRPr="00613250">
        <w:t>, kurių ilgis</w:t>
      </w:r>
      <w:r w:rsidR="00FF4C35" w:rsidRPr="00613250">
        <w:t xml:space="preserve"> sudarė</w:t>
      </w:r>
      <w:r w:rsidR="00B55F66" w:rsidRPr="00613250">
        <w:t xml:space="preserve"> 96,913 km. Per 2022</w:t>
      </w:r>
      <w:r w:rsidR="005D7511" w:rsidRPr="00613250">
        <w:t xml:space="preserve"> m</w:t>
      </w:r>
      <w:r w:rsidR="00E5455D" w:rsidRPr="00613250">
        <w:t xml:space="preserve">. </w:t>
      </w:r>
      <w:r w:rsidR="00FF4C35" w:rsidRPr="00613250">
        <w:t xml:space="preserve">keliai </w:t>
      </w:r>
      <w:r w:rsidR="005D7511" w:rsidRPr="00613250">
        <w:t xml:space="preserve"> </w:t>
      </w:r>
      <w:r w:rsidR="002F2C79">
        <w:t xml:space="preserve">greideriu </w:t>
      </w:r>
      <w:r w:rsidR="00FF4C35" w:rsidRPr="00613250">
        <w:t>buvo lyginami</w:t>
      </w:r>
      <w:r w:rsidR="00545332" w:rsidRPr="00613250">
        <w:t xml:space="preserve"> </w:t>
      </w:r>
      <w:r w:rsidR="00EF258C" w:rsidRPr="00613250">
        <w:t>2</w:t>
      </w:r>
      <w:r w:rsidR="005D7511" w:rsidRPr="00613250">
        <w:t xml:space="preserve"> kartus</w:t>
      </w:r>
      <w:r w:rsidR="00545332" w:rsidRPr="00613250">
        <w:t xml:space="preserve"> </w:t>
      </w:r>
      <w:r w:rsidR="000B70F5" w:rsidRPr="00613250">
        <w:t xml:space="preserve">– </w:t>
      </w:r>
      <w:r w:rsidR="00545332" w:rsidRPr="00613250">
        <w:t xml:space="preserve">pavasarį ir rudenį, </w:t>
      </w:r>
      <w:r w:rsidR="00FF4C35" w:rsidRPr="00613250">
        <w:t>buvo paskleistas užpiltas</w:t>
      </w:r>
      <w:r w:rsidR="00545332" w:rsidRPr="00613250">
        <w:t xml:space="preserve"> žv</w:t>
      </w:r>
      <w:r w:rsidR="00FF4C35" w:rsidRPr="00613250">
        <w:t>yras</w:t>
      </w:r>
      <w:r w:rsidR="00545332" w:rsidRPr="00613250">
        <w:t xml:space="preserve">, stengiantis atnaujinti </w:t>
      </w:r>
      <w:r w:rsidR="002D7E4C" w:rsidRPr="00613250">
        <w:t>žvyruotų kelių dangą, užtaisyti</w:t>
      </w:r>
      <w:r w:rsidR="00FF4C35" w:rsidRPr="00613250">
        <w:t xml:space="preserve"> kelių įlūžimai</w:t>
      </w:r>
      <w:r w:rsidR="00545332" w:rsidRPr="00613250">
        <w:t>.</w:t>
      </w:r>
      <w:r w:rsidR="005170DC" w:rsidRPr="00613250">
        <w:t xml:space="preserve"> Gatvė</w:t>
      </w:r>
      <w:r w:rsidR="00FF4C35" w:rsidRPr="00613250">
        <w:t>se išdaužytos asfalto duobės buvo užtaisytos</w:t>
      </w:r>
      <w:r w:rsidR="005170DC" w:rsidRPr="00613250">
        <w:t xml:space="preserve"> šaltu asfaltu.</w:t>
      </w:r>
      <w:r w:rsidR="00B55F66" w:rsidRPr="00613250">
        <w:t xml:space="preserve"> </w:t>
      </w:r>
    </w:p>
    <w:p w14:paraId="33D6E1C0" w14:textId="43DE05EA" w:rsidR="00660E83" w:rsidRPr="00606E36" w:rsidRDefault="005170DC" w:rsidP="0053150B">
      <w:pPr>
        <w:pStyle w:val="Sraopastraipa"/>
        <w:numPr>
          <w:ilvl w:val="0"/>
          <w:numId w:val="5"/>
        </w:numPr>
        <w:ind w:left="0" w:firstLine="720"/>
        <w:jc w:val="both"/>
      </w:pPr>
      <w:r w:rsidRPr="00613250">
        <w:t>Šakių rajono sa</w:t>
      </w:r>
      <w:r w:rsidR="00485764" w:rsidRPr="00613250">
        <w:t>vivaldybės strateginio 2022</w:t>
      </w:r>
      <w:r w:rsidR="006774CC" w:rsidRPr="00613250">
        <w:t>–2</w:t>
      </w:r>
      <w:r w:rsidR="00485764" w:rsidRPr="00613250">
        <w:t>024</w:t>
      </w:r>
      <w:r w:rsidRPr="00613250">
        <w:t xml:space="preserve"> metų veiklos plano programos kodas 13 „Socialinės ir sveikatos apsaugos programa“ tikslo </w:t>
      </w:r>
      <w:r w:rsidRPr="00613250">
        <w:rPr>
          <w:b/>
          <w:bCs/>
        </w:rPr>
        <w:t xml:space="preserve">„Socialinių paslaugų aprėpties didinimas“ </w:t>
      </w:r>
      <w:r w:rsidRPr="00613250">
        <w:t xml:space="preserve">seniūnijos uždavinio </w:t>
      </w:r>
      <w:r w:rsidRPr="00613250">
        <w:rPr>
          <w:b/>
          <w:bCs/>
        </w:rPr>
        <w:t>„Finansinės pagalbos rajono gyventojams teikimas ir didinimas“</w:t>
      </w:r>
      <w:r w:rsidRPr="00613250">
        <w:t xml:space="preserve"> priemonę „</w:t>
      </w:r>
      <w:r w:rsidRPr="00613250">
        <w:rPr>
          <w:bCs/>
        </w:rPr>
        <w:t>Telkti socialines paslaugas seniūnijos gyventojams“.</w:t>
      </w:r>
      <w:r w:rsidRPr="00613250">
        <w:t xml:space="preserve"> Įgy</w:t>
      </w:r>
      <w:r w:rsidR="00AA5EF4" w:rsidRPr="00613250">
        <w:t>vendindami šią priemonę siekėme</w:t>
      </w:r>
      <w:r w:rsidRPr="00613250">
        <w:t>, kad darbuotojai tobulintų savo žinias, jas taikytų darbe, dirbant su socialiai remtinais, socialinę atskirtį, socialinių problemų turinčiais bei gaunančius priklausančias išmokas</w:t>
      </w:r>
      <w:r w:rsidR="00F3335E" w:rsidRPr="00613250">
        <w:t xml:space="preserve"> žmonėmis</w:t>
      </w:r>
      <w:r w:rsidRPr="00613250">
        <w:t>, lankytų vienišus senelius ir kitus socialiai remtinus žmones, kuriems reikalinga materialinė ar moralinė parama.</w:t>
      </w:r>
      <w:r w:rsidR="00AA5EF4" w:rsidRPr="00613250">
        <w:t xml:space="preserve"> Lukšių seniūnijoje buvo</w:t>
      </w:r>
      <w:r w:rsidR="00485764" w:rsidRPr="00613250">
        <w:t xml:space="preserve"> 48</w:t>
      </w:r>
      <w:r w:rsidR="00F4375A" w:rsidRPr="00613250">
        <w:t xml:space="preserve"> socialiai remtinos šeimos</w:t>
      </w:r>
      <w:r w:rsidRPr="00613250">
        <w:t xml:space="preserve">, </w:t>
      </w:r>
      <w:r w:rsidR="00F4375A" w:rsidRPr="00613250">
        <w:t xml:space="preserve">joms </w:t>
      </w:r>
      <w:r w:rsidR="00AA5EF4" w:rsidRPr="00613250">
        <w:t>buvo mokamos</w:t>
      </w:r>
      <w:r w:rsidRPr="00613250">
        <w:t xml:space="preserve"> socialinė</w:t>
      </w:r>
      <w:r w:rsidR="00AA5EF4" w:rsidRPr="00613250">
        <w:t>s pašalpos</w:t>
      </w:r>
      <w:r w:rsidR="00161D01" w:rsidRPr="00613250">
        <w:t xml:space="preserve">, 8 šeimoms </w:t>
      </w:r>
      <w:r w:rsidR="00AA5EF4" w:rsidRPr="00613250">
        <w:t>buvo suteikta vienkartinė piniginė</w:t>
      </w:r>
      <w:r w:rsidR="00E1585B" w:rsidRPr="00613250">
        <w:t xml:space="preserve"> parama, po 125,00 </w:t>
      </w:r>
      <w:r w:rsidR="008737A3" w:rsidRPr="00613250">
        <w:t>Eur</w:t>
      </w:r>
      <w:r w:rsidR="00E1585B" w:rsidRPr="00613250">
        <w:t>,</w:t>
      </w:r>
      <w:r w:rsidR="00161D01" w:rsidRPr="00613250">
        <w:t xml:space="preserve"> dėl sunkios materialinės padėties</w:t>
      </w:r>
      <w:r w:rsidRPr="00613250">
        <w:t>, pagal atsiradusį poreikį, dėl ligos ar kitos ne</w:t>
      </w:r>
      <w:r w:rsidR="00B256CB" w:rsidRPr="00613250">
        <w:t>laimės. Taip pat seniūnijoje buvo priimami žmonės, kurie norėjo</w:t>
      </w:r>
      <w:r w:rsidRPr="00613250">
        <w:t xml:space="preserve"> pateikti prašymus dėl socialinės finansinės, materialinės paramos, kompensacinės technikos įsigijimo, kuriems reikalingos konsultacijos dėl ligonių slaugos ar priežiūros bei kitais socialiniais klausimais.</w:t>
      </w:r>
      <w:r w:rsidR="00E1585B" w:rsidRPr="00613250">
        <w:t xml:space="preserve"> Per 2022 m</w:t>
      </w:r>
      <w:r w:rsidR="008737A3" w:rsidRPr="00613250">
        <w:t>.</w:t>
      </w:r>
      <w:r w:rsidR="00E1585B" w:rsidRPr="00613250">
        <w:t xml:space="preserve"> buvo aplankytas 21 vienišas žmogus, SPIS programoje buvo priimti 203 prašymai, paramai maisto produktais ir higienos prekėms gauti.</w:t>
      </w:r>
      <w:r w:rsidR="008737A3" w:rsidRPr="00613250">
        <w:t xml:space="preserve"> </w:t>
      </w:r>
      <w:r w:rsidR="00E1585B" w:rsidRPr="00613250">
        <w:t>PARAMA programoje buvo priimti 708 prašymai įvairioms išmokoms, socialinėms paslaugoms, mokinio paramai gauti. 2022 m</w:t>
      </w:r>
      <w:r w:rsidR="008737A3" w:rsidRPr="00613250">
        <w:t>.</w:t>
      </w:r>
      <w:r w:rsidR="00E1585B" w:rsidRPr="00613250">
        <w:t xml:space="preserve"> buvo įvertinta 110 šeimų gyvenimo sąlygos bei poreikiai, surašyti buities ir gyvenimo sąlygų patikrinimo aktai ir teikti siūlymai savivaldybės administracijai, dėl socialinės paramos toms šeimoms reikalingumo ir paramos.</w:t>
      </w:r>
      <w:r w:rsidR="008737A3" w:rsidRPr="00613250">
        <w:t xml:space="preserve"> </w:t>
      </w:r>
      <w:r w:rsidR="00E1585B" w:rsidRPr="00613250">
        <w:t>Visuomenei naudingoje veikloje dalyvavo 23 asmenys, kurie atliko aplinkos tvarkymo darbus, šienavo pakeles, grėbė lapus, tvarkė šaligatvius, prižiūrėjo gėlynus, teikė pagalbą senyvo amžiaus, vienišiems gyventojams</w:t>
      </w:r>
      <w:r w:rsidR="00E41DCB" w:rsidRPr="00613250">
        <w:t>.</w:t>
      </w:r>
      <w:r w:rsidR="008737A3" w:rsidRPr="00613250">
        <w:t xml:space="preserve"> </w:t>
      </w:r>
      <w:r w:rsidR="00E41DCB" w:rsidRPr="00613250">
        <w:t>Buvo paruošti dokumentai 26 asmen</w:t>
      </w:r>
      <w:r w:rsidR="002F2C79">
        <w:t>ims</w:t>
      </w:r>
      <w:r w:rsidR="00E41DCB" w:rsidRPr="00613250">
        <w:t xml:space="preserve"> dėl socialinių paslaugų gavimo: patalpinimo į pensionatus, pagalbos į namus, dienos socialinės globos, vaikų dienos socialinei priežiūrai. </w:t>
      </w:r>
      <w:r w:rsidRPr="00613250">
        <w:t>Lukšių sen</w:t>
      </w:r>
      <w:r w:rsidR="00161D01" w:rsidRPr="00613250">
        <w:t xml:space="preserve">iūnija </w:t>
      </w:r>
      <w:r w:rsidR="00660E83" w:rsidRPr="00613250">
        <w:t>bendradarbiaudama</w:t>
      </w:r>
      <w:r w:rsidR="00161D01" w:rsidRPr="00613250">
        <w:t xml:space="preserve"> su </w:t>
      </w:r>
      <w:r w:rsidR="002F2C79">
        <w:t>a</w:t>
      </w:r>
      <w:r w:rsidR="00161D01" w:rsidRPr="00613250">
        <w:t xml:space="preserve">sociacija </w:t>
      </w:r>
      <w:r w:rsidR="00161D01" w:rsidRPr="00B256CB">
        <w:t xml:space="preserve">,,Lukšių bendruomenės centras“ </w:t>
      </w:r>
      <w:r w:rsidR="00B256CB" w:rsidRPr="00B256CB">
        <w:t>vykdė</w:t>
      </w:r>
      <w:r w:rsidR="00161D01" w:rsidRPr="00B256CB">
        <w:t xml:space="preserve"> tęstinį</w:t>
      </w:r>
      <w:r w:rsidRPr="00B256CB">
        <w:t xml:space="preserve"> Lukšių vaikų dienos centr</w:t>
      </w:r>
      <w:r w:rsidR="00161D01" w:rsidRPr="00B256CB">
        <w:t>o projektą</w:t>
      </w:r>
      <w:r w:rsidR="00B256CB" w:rsidRPr="00B256CB">
        <w:t xml:space="preserve">, </w:t>
      </w:r>
      <w:r w:rsidR="00B256CB">
        <w:t>centrą lankė 25 vaikai</w:t>
      </w:r>
      <w:r w:rsidRPr="00606E36">
        <w:t xml:space="preserve"> iš šeimų </w:t>
      </w:r>
      <w:r w:rsidR="00E41CED" w:rsidRPr="00606E36">
        <w:t>turinčių problemų</w:t>
      </w:r>
      <w:r w:rsidRPr="00606E36">
        <w:t xml:space="preserve">. </w:t>
      </w:r>
      <w:r w:rsidR="00E41DCB">
        <w:t xml:space="preserve">Veikla buvo vykdoma 5 dienas per savaitę, po 5 valandas. </w:t>
      </w:r>
      <w:r w:rsidRPr="00606E36">
        <w:t>Proj</w:t>
      </w:r>
      <w:r w:rsidR="00163CCE" w:rsidRPr="00606E36">
        <w:t xml:space="preserve">ektas </w:t>
      </w:r>
      <w:r w:rsidR="00B256CB">
        <w:t xml:space="preserve">buvo </w:t>
      </w:r>
      <w:r w:rsidR="00163CCE" w:rsidRPr="00606E36">
        <w:t>finansuojamas</w:t>
      </w:r>
      <w:r w:rsidRPr="00606E36">
        <w:t xml:space="preserve"> Socialinės apsaugos ir darbo ministerijos</w:t>
      </w:r>
      <w:r w:rsidR="00163CCE" w:rsidRPr="00606E36">
        <w:t xml:space="preserve"> bei Šakių rajono savivaldybės </w:t>
      </w:r>
      <w:r w:rsidR="00B256CB">
        <w:t xml:space="preserve"> lėšomis. Lukšių seniūnijoje </w:t>
      </w:r>
      <w:r w:rsidR="00E41DCB">
        <w:t xml:space="preserve">pagal poreikį </w:t>
      </w:r>
      <w:r w:rsidR="00B256CB">
        <w:t>buvo</w:t>
      </w:r>
      <w:r w:rsidRPr="00606E36">
        <w:t xml:space="preserve"> remontuo</w:t>
      </w:r>
      <w:r w:rsidR="0097434A" w:rsidRPr="00606E36">
        <w:t>jami socialiniai būstai ir administruojamos negyvenamosios patalpos seniūnijoje.</w:t>
      </w:r>
    </w:p>
    <w:p w14:paraId="559F5BC4" w14:textId="5A0651E5" w:rsidR="006774CC" w:rsidRPr="00606E36" w:rsidRDefault="005170DC" w:rsidP="006774CC">
      <w:pPr>
        <w:pStyle w:val="Sraopastraipa"/>
        <w:numPr>
          <w:ilvl w:val="0"/>
          <w:numId w:val="5"/>
        </w:numPr>
        <w:ind w:left="0" w:firstLine="720"/>
        <w:jc w:val="both"/>
      </w:pPr>
      <w:r w:rsidRPr="00606E36">
        <w:t xml:space="preserve"> Numatyto tikslo </w:t>
      </w:r>
      <w:r w:rsidRPr="00606E36">
        <w:rPr>
          <w:b/>
        </w:rPr>
        <w:t>,,Socialinių paslaugų aprėpties didinimas“</w:t>
      </w:r>
      <w:r w:rsidRPr="00606E36">
        <w:t xml:space="preserve"> įgyvendinimui, numatytas uždavinys </w:t>
      </w:r>
      <w:r w:rsidRPr="00606E36">
        <w:rPr>
          <w:b/>
        </w:rPr>
        <w:t>,,Šakių rajono socialinio būsto fondo plėtra“</w:t>
      </w:r>
      <w:r w:rsidR="00660E83" w:rsidRPr="00606E36">
        <w:t xml:space="preserve"> </w:t>
      </w:r>
      <w:r w:rsidR="00660E83" w:rsidRPr="00606E36">
        <w:rPr>
          <w:bCs/>
        </w:rPr>
        <w:t>priemon</w:t>
      </w:r>
      <w:r w:rsidR="00E54E5B">
        <w:rPr>
          <w:bCs/>
        </w:rPr>
        <w:t>ę</w:t>
      </w:r>
      <w:r w:rsidR="00660E83" w:rsidRPr="00606E36">
        <w:rPr>
          <w:b/>
        </w:rPr>
        <w:t xml:space="preserve"> „Socialinio b</w:t>
      </w:r>
      <w:r w:rsidR="00660E83" w:rsidRPr="00606E36">
        <w:rPr>
          <w:rFonts w:hint="eastAsia"/>
          <w:b/>
        </w:rPr>
        <w:t>ū</w:t>
      </w:r>
      <w:r w:rsidR="00660E83" w:rsidRPr="00606E36">
        <w:rPr>
          <w:b/>
        </w:rPr>
        <w:t>sto remontas seni</w:t>
      </w:r>
      <w:r w:rsidR="00660E83" w:rsidRPr="00606E36">
        <w:rPr>
          <w:rFonts w:hint="eastAsia"/>
          <w:b/>
        </w:rPr>
        <w:t>ū</w:t>
      </w:r>
      <w:r w:rsidR="00660E83" w:rsidRPr="00606E36">
        <w:rPr>
          <w:b/>
        </w:rPr>
        <w:t>nijoje“</w:t>
      </w:r>
      <w:r w:rsidRPr="00606E36">
        <w:rPr>
          <w:b/>
        </w:rPr>
        <w:t>.</w:t>
      </w:r>
      <w:r w:rsidRPr="00606E36">
        <w:t xml:space="preserve"> </w:t>
      </w:r>
      <w:r w:rsidR="00E54E5B">
        <w:t xml:space="preserve">Jos </w:t>
      </w:r>
      <w:r w:rsidR="00E41DCB">
        <w:t>įgyvendinimui buvo</w:t>
      </w:r>
      <w:r w:rsidR="00161D01" w:rsidRPr="00606E36">
        <w:t xml:space="preserve"> renkamas socialinio būsto nuomos mokesti</w:t>
      </w:r>
      <w:r w:rsidR="00163CCE" w:rsidRPr="00606E36">
        <w:t>s, kuris bu</w:t>
      </w:r>
      <w:r w:rsidR="00E41DCB">
        <w:t>vo</w:t>
      </w:r>
      <w:r w:rsidR="00163CCE" w:rsidRPr="00606E36">
        <w:t xml:space="preserve"> panaudojamas seniūnijos</w:t>
      </w:r>
      <w:r w:rsidR="00161D01" w:rsidRPr="00606E36">
        <w:t xml:space="preserve"> socialinių būstų remontui.</w:t>
      </w:r>
    </w:p>
    <w:p w14:paraId="5D903FF3" w14:textId="5416F055" w:rsidR="009C6DD8" w:rsidRPr="008B0240" w:rsidRDefault="009C6DD8" w:rsidP="00603D3D">
      <w:pPr>
        <w:pStyle w:val="Sraopastraipa"/>
        <w:numPr>
          <w:ilvl w:val="0"/>
          <w:numId w:val="5"/>
        </w:numPr>
        <w:ind w:left="0" w:firstLine="720"/>
        <w:jc w:val="both"/>
      </w:pPr>
      <w:r w:rsidRPr="00606E36">
        <w:t>Šakių rajono sa</w:t>
      </w:r>
      <w:r w:rsidR="00163CCE" w:rsidRPr="00606E36">
        <w:t>vivaldybės strateginio</w:t>
      </w:r>
      <w:r w:rsidR="00485764">
        <w:t xml:space="preserve"> 2022</w:t>
      </w:r>
      <w:r w:rsidR="008A269A" w:rsidRPr="00606E36">
        <w:t>–</w:t>
      </w:r>
      <w:r w:rsidRPr="00606E36">
        <w:t>202</w:t>
      </w:r>
      <w:r w:rsidR="00485764">
        <w:t>4</w:t>
      </w:r>
      <w:r w:rsidRPr="00606E36">
        <w:t xml:space="preserve"> metų veiklos plano programos kodas 12 „Ūkio</w:t>
      </w:r>
      <w:r w:rsidRPr="00606E36">
        <w:rPr>
          <w:b/>
          <w:bCs/>
        </w:rPr>
        <w:t xml:space="preserve"> </w:t>
      </w:r>
      <w:r w:rsidRPr="00606E36">
        <w:t xml:space="preserve">plėtros programa“ seniūnijos tikslo </w:t>
      </w:r>
      <w:r w:rsidRPr="00606E36">
        <w:rPr>
          <w:b/>
          <w:bCs/>
        </w:rPr>
        <w:t>„Darnaus išteklių naudojimo skatinimas“</w:t>
      </w:r>
      <w:r w:rsidRPr="00606E36">
        <w:t xml:space="preserve"> ir uždavinio </w:t>
      </w:r>
      <w:r w:rsidRPr="00606E36">
        <w:rPr>
          <w:b/>
          <w:bCs/>
        </w:rPr>
        <w:t>„Kompleksiškai plėtoti ir puoselėti rekreacines teritorijas, želdynus bei viešąsias erdves, pritaikant jas gyventojų ir verslo poreikiams“</w:t>
      </w:r>
      <w:r w:rsidRPr="00606E36">
        <w:t xml:space="preserve"> priemonę </w:t>
      </w:r>
      <w:r w:rsidRPr="00606E36">
        <w:rPr>
          <w:bCs/>
        </w:rPr>
        <w:t>„Aplinkotvarkos darbų</w:t>
      </w:r>
      <w:r w:rsidRPr="00606E36">
        <w:rPr>
          <w:b/>
          <w:bCs/>
        </w:rPr>
        <w:t xml:space="preserve"> </w:t>
      </w:r>
      <w:r w:rsidRPr="00606E36">
        <w:rPr>
          <w:bCs/>
        </w:rPr>
        <w:t>vykdymas seniūnijoje“.</w:t>
      </w:r>
      <w:r w:rsidRPr="00606E36">
        <w:t xml:space="preserve"> Įgyvendinant šią priemonę, Lukšių seniūnijos bu</w:t>
      </w:r>
      <w:r w:rsidR="00E41DCB">
        <w:t>vo</w:t>
      </w:r>
      <w:r w:rsidRPr="00606E36">
        <w:t xml:space="preserve"> atliekami aplinkos tvarkymo darbai, bu</w:t>
      </w:r>
      <w:r w:rsidR="00E41DCB">
        <w:t>vo</w:t>
      </w:r>
      <w:r w:rsidRPr="00606E36">
        <w:t xml:space="preserve"> remontuojami ir nuolat tvarkomi pėsčiųjų takai ir šaligatviai, tvarkomi parkai ir skverai, pjaunama veja, sodinamos gėlės, prižiūrimi gėlynai, renkamos šiukšlės, puoselėjamas kraštovaizdis. Aplinkos priežiūrai ir tvar</w:t>
      </w:r>
      <w:r w:rsidR="00485764">
        <w:t>kymui seniūnijoje pasitelkiami 6</w:t>
      </w:r>
      <w:r w:rsidRPr="00606E36">
        <w:t xml:space="preserve"> nuolatiniai darbuotojai</w:t>
      </w:r>
      <w:r w:rsidR="002E762C">
        <w:t xml:space="preserve"> ir 1 – papildžius </w:t>
      </w:r>
      <w:r w:rsidR="002E762C">
        <w:lastRenderedPageBreak/>
        <w:t>seniūnijos pareiginę struktūrą darbininko pareigybe, terminuotam darbui. Prižiūrima teritorija siekė</w:t>
      </w:r>
      <w:r w:rsidR="00444DFE" w:rsidRPr="00606E36">
        <w:t xml:space="preserve"> </w:t>
      </w:r>
      <w:r w:rsidR="00871A4E" w:rsidRPr="00606E36">
        <w:t>daugiai nei 75</w:t>
      </w:r>
      <w:r w:rsidR="002E762C">
        <w:t xml:space="preserve"> hektarus</w:t>
      </w:r>
      <w:r w:rsidR="00E41DCB">
        <w:t>. Seniūnijoje buvo</w:t>
      </w:r>
      <w:r w:rsidRPr="00606E36">
        <w:t xml:space="preserve"> apšviečiamos 27 gatvės. Lukšių kultūros namuose </w:t>
      </w:r>
      <w:r w:rsidR="002E762C">
        <w:t>projektinėmis lėšomis buvo pradėta</w:t>
      </w:r>
      <w:r w:rsidRPr="00606E36">
        <w:t xml:space="preserve"> įrengti rūsių patalpas, skirtas ak</w:t>
      </w:r>
      <w:r w:rsidR="00162100" w:rsidRPr="00606E36">
        <w:t>tyviam laisvalaikiui</w:t>
      </w:r>
      <w:r w:rsidR="00E54E5B">
        <w:t>.</w:t>
      </w:r>
      <w:r w:rsidR="00162100" w:rsidRPr="00606E36">
        <w:t xml:space="preserve"> Planuojami Lukšių kultū</w:t>
      </w:r>
      <w:r w:rsidR="00A37715" w:rsidRPr="00606E36">
        <w:t xml:space="preserve">ros namų pastato remonto darbai </w:t>
      </w:r>
      <w:r w:rsidR="00F3335E">
        <w:t>–</w:t>
      </w:r>
      <w:r w:rsidR="00A37715" w:rsidRPr="00606E36">
        <w:t xml:space="preserve"> vaikų dienos centro patalpų į</w:t>
      </w:r>
      <w:r w:rsidR="00E72261">
        <w:t>rengimas, trečiajame aukšte</w:t>
      </w:r>
      <w:r w:rsidR="00A37715" w:rsidRPr="00606E36">
        <w:t xml:space="preserve">. </w:t>
      </w:r>
      <w:r w:rsidR="007D5ADF" w:rsidRPr="00E72261">
        <w:t>Seniūnijos admin</w:t>
      </w:r>
      <w:r w:rsidR="00E72261" w:rsidRPr="00E72261">
        <w:t>istracinio past</w:t>
      </w:r>
      <w:r w:rsidR="002E762C">
        <w:t>ato I aukšto laiptinės remontas, liko nepadaryti, dėl lėšų trūkumo. Nuolat buvo vykdomi</w:t>
      </w:r>
      <w:r w:rsidR="007D5ADF" w:rsidRPr="00E72261">
        <w:t xml:space="preserve"> </w:t>
      </w:r>
      <w:proofErr w:type="spellStart"/>
      <w:r w:rsidR="00162100" w:rsidRPr="00E72261">
        <w:t>Zyplių</w:t>
      </w:r>
      <w:proofErr w:type="spellEnd"/>
      <w:r w:rsidR="00162100" w:rsidRPr="00E72261">
        <w:t xml:space="preserve"> dvaro parko ir pastat</w:t>
      </w:r>
      <w:r w:rsidR="00A37715" w:rsidRPr="00E72261">
        <w:t>ų priežiūros ir tvarkymo darbai</w:t>
      </w:r>
      <w:r w:rsidR="00162100" w:rsidRPr="00E72261">
        <w:t>. Lukšių m</w:t>
      </w:r>
      <w:r w:rsidR="002E762C">
        <w:t>iestelio viešosiose erdvėse minimaliai buvo</w:t>
      </w:r>
      <w:r w:rsidRPr="00E72261">
        <w:t xml:space="preserve"> </w:t>
      </w:r>
      <w:r w:rsidR="00E72261">
        <w:t>atnaujinami</w:t>
      </w:r>
      <w:r w:rsidRPr="00E72261">
        <w:t xml:space="preserve"> želdiniai.</w:t>
      </w:r>
      <w:r w:rsidR="002E762C">
        <w:t xml:space="preserve"> Minimaliai, nes vykdomas  Lukšių miestelio aplinkos gerinimo projektas.</w:t>
      </w:r>
      <w:r w:rsidRPr="00E72261">
        <w:t xml:space="preserve"> Miestelio parkeliuo</w:t>
      </w:r>
      <w:r w:rsidR="00EF6B83" w:rsidRPr="00E72261">
        <w:t>se bei kitose viešose erdvėse b</w:t>
      </w:r>
      <w:r w:rsidR="002E762C">
        <w:t>uvo</w:t>
      </w:r>
      <w:r w:rsidR="00EF6B83" w:rsidRPr="00606E36">
        <w:t xml:space="preserve"> sodinamos gėlės ir prižiūrimi gėlynai.</w:t>
      </w:r>
      <w:r w:rsidR="00E664FA">
        <w:t xml:space="preserve"> Įrengtas</w:t>
      </w:r>
      <w:r w:rsidR="007D5ADF" w:rsidRPr="00606E36">
        <w:t xml:space="preserve"> </w:t>
      </w:r>
      <w:r w:rsidR="00E72261">
        <w:t xml:space="preserve">Plynių kaime Plynių </w:t>
      </w:r>
      <w:r w:rsidR="00E664FA">
        <w:t>gatvės apšvietimas</w:t>
      </w:r>
      <w:r w:rsidR="007D5ADF" w:rsidRPr="00606E36">
        <w:t xml:space="preserve"> </w:t>
      </w:r>
      <w:r w:rsidR="002E762C">
        <w:t>– pastatyta</w:t>
      </w:r>
      <w:r w:rsidR="00E72261">
        <w:t xml:space="preserve"> 12 elektros stulpų su šviestuvais</w:t>
      </w:r>
      <w:r w:rsidR="00E72261" w:rsidRPr="009E2D65">
        <w:t>.</w:t>
      </w:r>
      <w:r w:rsidR="009E2D65" w:rsidRPr="009E2D65">
        <w:t xml:space="preserve"> Lukšių miestelyje pakeisti </w:t>
      </w:r>
      <w:r w:rsidR="00E664FA" w:rsidRPr="009E2D65">
        <w:t xml:space="preserve"> </w:t>
      </w:r>
      <w:r w:rsidR="009E2D65" w:rsidRPr="009E2D65">
        <w:t xml:space="preserve">2 šviestuvai A. Tatarės g., 4 vnt. – Draugystės g., 2 vnt. – Beržų g., 2 vnt. – Kranto g. ir sutvarkytas visas </w:t>
      </w:r>
      <w:proofErr w:type="spellStart"/>
      <w:r w:rsidR="009E2D65" w:rsidRPr="009E2D65">
        <w:t>Zy</w:t>
      </w:r>
      <w:r w:rsidR="009E2D65">
        <w:t>plių</w:t>
      </w:r>
      <w:proofErr w:type="spellEnd"/>
      <w:r w:rsidR="009E2D65">
        <w:t xml:space="preserve"> dvaro sodybos apšvietimas.</w:t>
      </w:r>
      <w:r w:rsidR="00AB23F5">
        <w:t xml:space="preserve"> </w:t>
      </w:r>
      <w:proofErr w:type="spellStart"/>
      <w:r w:rsidR="00AB23F5">
        <w:t>Liepalotų</w:t>
      </w:r>
      <w:proofErr w:type="spellEnd"/>
      <w:r w:rsidR="00AB23F5">
        <w:t xml:space="preserve"> kaime pakeisti gatvių šviestuvai Ąžuolų, Mokyklos ir Beržyno gatvėse į LED šviestuvus. Padarytas Lukšių kapinių apšvietimas, pastatyta 14 šviestuvų, pastatyti 3 vandens kranai </w:t>
      </w:r>
      <w:r w:rsidR="009E2D65">
        <w:t xml:space="preserve"> </w:t>
      </w:r>
      <w:r w:rsidR="005F7DEC" w:rsidRPr="005F7DEC">
        <w:t>S</w:t>
      </w:r>
      <w:r w:rsidR="009E2D65">
        <w:t>urinktos kapinių šiukšlės,</w:t>
      </w:r>
      <w:r w:rsidR="005F7DEC" w:rsidRPr="005F7DEC">
        <w:t xml:space="preserve"> </w:t>
      </w:r>
      <w:r w:rsidR="009E2D65">
        <w:t>išrūšiuotos, žaliosios atlieko</w:t>
      </w:r>
      <w:r w:rsidRPr="005F7DEC">
        <w:t xml:space="preserve">s </w:t>
      </w:r>
      <w:r w:rsidR="009E2D65">
        <w:t xml:space="preserve">išvežtos į Naikų </w:t>
      </w:r>
      <w:r w:rsidR="00AB23F5">
        <w:t>kaime, esantį žaliųjų atliekų są</w:t>
      </w:r>
      <w:r w:rsidR="009E2D65">
        <w:t>vartyną.</w:t>
      </w:r>
      <w:r w:rsidRPr="00606E36">
        <w:t xml:space="preserve"> Stiklo ir plastiko atliekos iš ka</w:t>
      </w:r>
      <w:r w:rsidR="00F062C2">
        <w:t>pinių buvo</w:t>
      </w:r>
      <w:r w:rsidRPr="00606E36">
        <w:t xml:space="preserve"> išvežamos pagal grafiką.</w:t>
      </w:r>
      <w:r w:rsidR="00AB23F5">
        <w:t xml:space="preserve"> Pakeistas </w:t>
      </w:r>
      <w:proofErr w:type="spellStart"/>
      <w:r w:rsidR="00AB23F5">
        <w:t>Šilgalių</w:t>
      </w:r>
      <w:proofErr w:type="spellEnd"/>
      <w:r w:rsidR="00AB23F5">
        <w:t xml:space="preserve"> koplytėlės stogas </w:t>
      </w:r>
      <w:proofErr w:type="spellStart"/>
      <w:r w:rsidR="00AB23F5">
        <w:t>gontomis</w:t>
      </w:r>
      <w:proofErr w:type="spellEnd"/>
      <w:r w:rsidR="00AB23F5">
        <w:t xml:space="preserve">, laikantis paveldosaugos reikalavimų. Atkurtos trys bažnytinės </w:t>
      </w:r>
      <w:proofErr w:type="spellStart"/>
      <w:r w:rsidR="00AB23F5">
        <w:t>smaigės</w:t>
      </w:r>
      <w:proofErr w:type="spellEnd"/>
      <w:r w:rsidR="00AB23F5">
        <w:t xml:space="preserve"> su buvusiais kryžiais. Pastatytas 12 m ilgio tiltas į Lukšių tvenkinio salą, sutvarkyta Lukšių tvenkinio kairioji pakrantė. Perdažytas ir pilnai suremontuotas sunkvežimis – krautuvas MAN. Pelenių </w:t>
      </w:r>
      <w:proofErr w:type="spellStart"/>
      <w:r w:rsidR="00AB23F5">
        <w:t>kapinaitėse</w:t>
      </w:r>
      <w:proofErr w:type="spellEnd"/>
      <w:r w:rsidR="00AB23F5">
        <w:t xml:space="preserve"> pagaminta nauja tvorelė </w:t>
      </w:r>
      <w:proofErr w:type="spellStart"/>
      <w:r w:rsidR="00AB23F5">
        <w:t>Grybino</w:t>
      </w:r>
      <w:proofErr w:type="spellEnd"/>
      <w:r w:rsidR="00AB23F5">
        <w:t xml:space="preserve"> Fausto kapavietei, Lepšių </w:t>
      </w:r>
      <w:proofErr w:type="spellStart"/>
      <w:r w:rsidR="00AB23F5">
        <w:t>kapinaitėse</w:t>
      </w:r>
      <w:proofErr w:type="spellEnd"/>
      <w:r w:rsidR="00AB23F5">
        <w:t xml:space="preserve"> padaryti nauji varteliai ir sutvarkyta tvora. Inicijuoti ir prižiūrėti medžių pjovimo darbai prie Šakiai-Lukšiai kelio</w:t>
      </w:r>
      <w:r w:rsidR="009C78BA">
        <w:t xml:space="preserve">. Atstatyta </w:t>
      </w:r>
      <w:r w:rsidR="009C78BA" w:rsidRPr="008B0240">
        <w:t xml:space="preserve">vėjo nugriauta pavėsinė </w:t>
      </w:r>
      <w:proofErr w:type="spellStart"/>
      <w:r w:rsidR="009C78BA" w:rsidRPr="008B0240">
        <w:t>Liepalotų</w:t>
      </w:r>
      <w:proofErr w:type="spellEnd"/>
      <w:r w:rsidR="009C78BA" w:rsidRPr="008B0240">
        <w:t xml:space="preserve"> kaime.</w:t>
      </w:r>
    </w:p>
    <w:p w14:paraId="01F22DA4" w14:textId="624BC192" w:rsidR="00EF6B83" w:rsidRPr="00606E36" w:rsidRDefault="00EF6B83" w:rsidP="002478C8">
      <w:pPr>
        <w:pStyle w:val="Sraopastraipa"/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</w:pPr>
      <w:r w:rsidRPr="008B0240">
        <w:t xml:space="preserve">Šakių rajono savivaldybės strateginio </w:t>
      </w:r>
      <w:r w:rsidR="005F7DEC" w:rsidRPr="008B0240">
        <w:t>2022</w:t>
      </w:r>
      <w:r w:rsidR="008A269A" w:rsidRPr="008B0240">
        <w:t>–</w:t>
      </w:r>
      <w:r w:rsidR="004138E9" w:rsidRPr="008B0240">
        <w:t>202</w:t>
      </w:r>
      <w:r w:rsidR="005F7DEC" w:rsidRPr="008B0240">
        <w:t>4</w:t>
      </w:r>
      <w:r w:rsidRPr="008B0240">
        <w:t xml:space="preserve"> metų veiklos plano programos kodas 13 „Socialinės ir sveikatos apsaugos programa“ seniūnijos tikslo </w:t>
      </w:r>
      <w:r w:rsidRPr="008B0240">
        <w:rPr>
          <w:b/>
          <w:bCs/>
        </w:rPr>
        <w:t>„Gyventojų užimtumo didinimas“</w:t>
      </w:r>
      <w:r w:rsidRPr="008B0240">
        <w:t xml:space="preserve"> seniūnijos uždavinio </w:t>
      </w:r>
      <w:r w:rsidRPr="008B0240">
        <w:rPr>
          <w:b/>
          <w:bCs/>
        </w:rPr>
        <w:t>„Organizuoti užimtumo didinimo programą“</w:t>
      </w:r>
      <w:r w:rsidRPr="008B0240">
        <w:t xml:space="preserve"> priemonę </w:t>
      </w:r>
      <w:r w:rsidRPr="008B0240">
        <w:rPr>
          <w:bCs/>
        </w:rPr>
        <w:t>„Įgyvendinti užimtumo didinimo programą</w:t>
      </w:r>
      <w:r w:rsidR="00444DFE" w:rsidRPr="008B0240">
        <w:rPr>
          <w:bCs/>
        </w:rPr>
        <w:t xml:space="preserve">“. </w:t>
      </w:r>
      <w:r w:rsidR="008B0240" w:rsidRPr="008B0240">
        <w:t>Įgyvendinant šią priemonę buvo</w:t>
      </w:r>
      <w:r w:rsidRPr="008B0240">
        <w:t xml:space="preserve"> </w:t>
      </w:r>
      <w:r w:rsidR="00755AB2" w:rsidRPr="008B0240">
        <w:t>tvarkomos</w:t>
      </w:r>
      <w:r w:rsidRPr="008B0240">
        <w:t xml:space="preserve"> Lukšių miestelio gatv</w:t>
      </w:r>
      <w:r w:rsidR="00E54E5B" w:rsidRPr="008B0240">
        <w:t>ės,</w:t>
      </w:r>
      <w:r w:rsidRPr="008B0240">
        <w:t xml:space="preserve"> pakel</w:t>
      </w:r>
      <w:r w:rsidR="00E54E5B" w:rsidRPr="008B0240">
        <w:t xml:space="preserve">ės, </w:t>
      </w:r>
      <w:r w:rsidRPr="008B0240">
        <w:t>tak</w:t>
      </w:r>
      <w:r w:rsidR="00E54E5B" w:rsidRPr="008B0240">
        <w:t>ai</w:t>
      </w:r>
      <w:r w:rsidRPr="008B0240">
        <w:t>, prižiūrimi šaligatviai ir vietinės reikšmės kelių pakraščiai</w:t>
      </w:r>
      <w:r w:rsidR="00E54E5B" w:rsidRPr="008B0240">
        <w:t>, pjaunama žolė</w:t>
      </w:r>
      <w:r w:rsidRPr="008B0240">
        <w:t xml:space="preserve">, </w:t>
      </w:r>
      <w:r w:rsidR="00E54E5B" w:rsidRPr="008B0240">
        <w:t>prižiūrimi želdiniai,</w:t>
      </w:r>
      <w:r w:rsidRPr="008B0240">
        <w:t xml:space="preserve"> tam panaudojant pagal užimtumo didin</w:t>
      </w:r>
      <w:r w:rsidR="004138E9" w:rsidRPr="008B0240">
        <w:t>imo darbų programą įdarbintus 2</w:t>
      </w:r>
      <w:r w:rsidRPr="008B0240">
        <w:t xml:space="preserve"> žmones, aprūpinant juos būtinomis darbo priemonėmis.</w:t>
      </w:r>
      <w:r w:rsidR="00E664FA" w:rsidRPr="008B0240">
        <w:t xml:space="preserve"> </w:t>
      </w:r>
      <w:r w:rsidR="008B0240" w:rsidRPr="008B0240">
        <w:t>S</w:t>
      </w:r>
      <w:r w:rsidR="00E664FA" w:rsidRPr="008B0240">
        <w:t>eniūnijos administracinio pastato I aukšto bendro naudojimo patalp</w:t>
      </w:r>
      <w:r w:rsidR="008B0240" w:rsidRPr="008B0240">
        <w:t>ų remontas nepradėtas</w:t>
      </w:r>
      <w:r w:rsidR="008B0240">
        <w:t>, dėl lėšų trūkumo</w:t>
      </w:r>
      <w:r w:rsidR="00E664FA">
        <w:t>.</w:t>
      </w:r>
      <w:r w:rsidR="008B0240">
        <w:t xml:space="preserve"> Planus turėjome koreguoti, dėl kylančių degalų ir elektros kainų.</w:t>
      </w:r>
    </w:p>
    <w:p w14:paraId="42CD9052" w14:textId="28306E20" w:rsidR="00EF6B83" w:rsidRPr="00606E36" w:rsidRDefault="00EF6B83" w:rsidP="004B0CD3">
      <w:pPr>
        <w:pStyle w:val="Sraopastraipa"/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</w:pPr>
      <w:r w:rsidRPr="00606E36">
        <w:t>Šakių rajono sa</w:t>
      </w:r>
      <w:r w:rsidR="004138E9" w:rsidRPr="00606E36">
        <w:t>vivaldybė</w:t>
      </w:r>
      <w:r w:rsidR="005F7DEC">
        <w:t>s strateginio 2022</w:t>
      </w:r>
      <w:r w:rsidR="008A269A" w:rsidRPr="00606E36">
        <w:t>–</w:t>
      </w:r>
      <w:r w:rsidR="005F7DEC">
        <w:t>2024</w:t>
      </w:r>
      <w:r w:rsidRPr="00606E36">
        <w:t xml:space="preserve"> metų veiklos plano programos kodas 07 „Valdymo programa“ seniūnijos tikslo </w:t>
      </w:r>
      <w:r w:rsidRPr="00606E36">
        <w:rPr>
          <w:b/>
          <w:bCs/>
        </w:rPr>
        <w:t>„Efektyvaus viešojo valdymo sistemos sukūrimas“</w:t>
      </w:r>
      <w:r w:rsidRPr="00606E36">
        <w:t xml:space="preserve"> ir uždavinio </w:t>
      </w:r>
      <w:r w:rsidRPr="00606E36">
        <w:rPr>
          <w:b/>
          <w:bCs/>
        </w:rPr>
        <w:t>„Vykdyti administracinės naštos mažinimą“</w:t>
      </w:r>
      <w:r w:rsidRPr="00606E36">
        <w:t xml:space="preserve"> priemonę</w:t>
      </w:r>
      <w:r w:rsidRPr="00606E36">
        <w:rPr>
          <w:b/>
          <w:bCs/>
        </w:rPr>
        <w:t xml:space="preserve"> </w:t>
      </w:r>
      <w:r w:rsidRPr="00606E36">
        <w:rPr>
          <w:bCs/>
        </w:rPr>
        <w:t>„Savivaldybės veiklos pagrindinių funkcijų vykdymas“.</w:t>
      </w:r>
      <w:r w:rsidRPr="00606E36">
        <w:t xml:space="preserve"> </w:t>
      </w:r>
      <w:r w:rsidR="00B06A4D">
        <w:t xml:space="preserve">Įgyvendinant </w:t>
      </w:r>
      <w:r w:rsidRPr="00606E36">
        <w:t>priemonę bu</w:t>
      </w:r>
      <w:r w:rsidR="008B0240">
        <w:t>vo</w:t>
      </w:r>
      <w:r w:rsidRPr="00606E36">
        <w:t xml:space="preserve"> naudojamos lėšos ryšiams, transportui, kanceliarinėms prekėms, komunalinėms paslaugoms, higienos ir sanitarinėms prekėms, komunalinėms paslaugoms, seniūnijos patalpų</w:t>
      </w:r>
      <w:r w:rsidR="004138E9" w:rsidRPr="00606E36">
        <w:t xml:space="preserve"> šildymui ir</w:t>
      </w:r>
      <w:r w:rsidRPr="00606E36">
        <w:t xml:space="preserve"> išlaikymui.</w:t>
      </w:r>
    </w:p>
    <w:p w14:paraId="632665EB" w14:textId="497D6592" w:rsidR="00EF6B83" w:rsidRPr="00606E36" w:rsidRDefault="00EF6B83" w:rsidP="006774CC">
      <w:pPr>
        <w:autoSpaceDE w:val="0"/>
        <w:autoSpaceDN w:val="0"/>
        <w:adjustRightInd w:val="0"/>
        <w:ind w:firstLine="720"/>
        <w:jc w:val="both"/>
      </w:pPr>
      <w:r w:rsidRPr="00606E36">
        <w:t xml:space="preserve">Seniūnijos uždavinio </w:t>
      </w:r>
      <w:r w:rsidRPr="00606E36">
        <w:rPr>
          <w:b/>
        </w:rPr>
        <w:t>„Vykdyti administracinės naštos mažinimą“</w:t>
      </w:r>
      <w:r w:rsidRPr="00606E36">
        <w:t xml:space="preserve"> priemonę </w:t>
      </w:r>
      <w:r w:rsidRPr="00606E36">
        <w:rPr>
          <w:bCs/>
        </w:rPr>
        <w:t>„Administracinės naštos mažinimo priemonės“.</w:t>
      </w:r>
      <w:r w:rsidR="008B0240">
        <w:t xml:space="preserve"> Įgyvendinant šią priemonę buvo</w:t>
      </w:r>
      <w:r w:rsidRPr="00606E36">
        <w:t xml:space="preserve"> dirbama su </w:t>
      </w:r>
      <w:r w:rsidR="00EA01EC" w:rsidRPr="00606E36">
        <w:t>Registrų centro Metrikacijos ir gyvenamosios vietos deklaravimo informacine sistema</w:t>
      </w:r>
      <w:r w:rsidR="00EE21DE">
        <w:t xml:space="preserve"> </w:t>
      </w:r>
      <w:r w:rsidR="00EA01EC" w:rsidRPr="00606E36">
        <w:t>(MGVDIS)</w:t>
      </w:r>
      <w:r w:rsidRPr="00606E36">
        <w:t>,</w:t>
      </w:r>
      <w:r w:rsidR="008A269A" w:rsidRPr="00606E36">
        <w:t xml:space="preserve"> </w:t>
      </w:r>
      <w:r w:rsidRPr="00606E36">
        <w:t xml:space="preserve">DVS programa (KONTORA), VIPIS viešųjų pirkimų sistema, su EAIS (Elektroninio archyvo informacine sistema). </w:t>
      </w:r>
      <w:r w:rsidR="00DC540F" w:rsidRPr="003005B4">
        <w:t>Buvo  išduota 61 pažyma</w:t>
      </w:r>
      <w:r w:rsidRPr="003005B4">
        <w:t xml:space="preserve"> juridiniams faktams patvirtinti ir nuolat </w:t>
      </w:r>
      <w:r w:rsidR="00DC540F" w:rsidRPr="003005B4">
        <w:t>buvo</w:t>
      </w:r>
      <w:r w:rsidR="00B06A4D" w:rsidRPr="003005B4">
        <w:t xml:space="preserve"> susirašinėjama</w:t>
      </w:r>
      <w:r w:rsidRPr="003005B4">
        <w:t xml:space="preserve"> su įvairiomis institucijomis įstaigos veiklos klausimais.</w:t>
      </w:r>
      <w:r w:rsidR="00DC540F" w:rsidRPr="003005B4">
        <w:t xml:space="preserve"> Buvo išsiųsti</w:t>
      </w:r>
      <w:r w:rsidR="007E3713" w:rsidRPr="003005B4">
        <w:t xml:space="preserve"> 87 raštai, užregistruoti gauti dokumentai – 36, išduoti 28 leidimai laidoti, išduotos 48 pažymos apie deklaruotą gyvenamąją vietą, užpildytos 86 gyvenamosios vietos deklaracijos, asmeniui pakeitus gyvenamąją vietą ar atvykus gyventi į Lietuvos Respubliką, tame skaičiuje 75 deklaracijos buvo užpildytos seniūnijoje ir 11 deklaracijų pateikta elektroniniu būdu. Buvo užpildyta 14 deklaracijų asmeniui išvykus į užsienį ilgesniam nei šešių mėnesių laikotarpiui, tame skaičiuje 9 deklaracijos užpildytos įstaigoje ir 5 – elektroniniu būdu. Priimti 92 prašymai ir sprendimai dėl gyvenamosios vietos deklaravimo duomenų keitimo, naikinimo ir taisymo, tame skaičiuje buvo pateikti 87 prašymai keisti deklaravimo duomenis ir 5 prašymai – naikinti duomenis. Buvo pateikti 125 gyventojų prašymai ir išduotos pažymos gyvenamosios vietos patalpų savininkams</w:t>
      </w:r>
      <w:r w:rsidR="003005B4" w:rsidRPr="003005B4">
        <w:t>, gauta 17 gyventojų prašymų įtraukti į gyvenamosios vietos nedeklaravusių asmenų apskaitą.</w:t>
      </w:r>
      <w:r w:rsidR="007E3713" w:rsidRPr="003005B4">
        <w:t xml:space="preserve"> </w:t>
      </w:r>
      <w:r w:rsidR="003005B4" w:rsidRPr="003005B4">
        <w:t xml:space="preserve">Buvo išduoti 2 leidimai žemės darbams vykdyti. Leidimų </w:t>
      </w:r>
      <w:r w:rsidR="003005B4" w:rsidRPr="003005B4">
        <w:lastRenderedPageBreak/>
        <w:t xml:space="preserve">išduotų </w:t>
      </w:r>
      <w:r w:rsidR="005F7DEC" w:rsidRPr="003005B4">
        <w:t xml:space="preserve">važiuoti sunkiasvorėmis </w:t>
      </w:r>
      <w:r w:rsidR="005F7DEC" w:rsidRPr="00DC540F">
        <w:t>transporto priemonėmis</w:t>
      </w:r>
      <w:r w:rsidR="003005B4">
        <w:t xml:space="preserve"> nebuvo. Buvo išduotos 6</w:t>
      </w:r>
      <w:r w:rsidR="00B65B8E" w:rsidRPr="00DC540F">
        <w:t xml:space="preserve"> rekomendacijos gauti leidimui saugotin</w:t>
      </w:r>
      <w:r w:rsidR="00B65B8E" w:rsidRPr="00DC540F">
        <w:rPr>
          <w:rFonts w:hint="eastAsia"/>
        </w:rPr>
        <w:t>ų</w:t>
      </w:r>
      <w:r w:rsidR="00B65B8E" w:rsidRPr="00DC540F">
        <w:t xml:space="preserve"> medži</w:t>
      </w:r>
      <w:r w:rsidR="00B65B8E" w:rsidRPr="00DC540F">
        <w:rPr>
          <w:rFonts w:hint="eastAsia"/>
        </w:rPr>
        <w:t>ų</w:t>
      </w:r>
      <w:r w:rsidR="00B65B8E" w:rsidRPr="00DC540F">
        <w:t xml:space="preserve"> ir kr</w:t>
      </w:r>
      <w:r w:rsidR="00B65B8E" w:rsidRPr="00DC540F">
        <w:rPr>
          <w:rFonts w:hint="eastAsia"/>
        </w:rPr>
        <w:t>ū</w:t>
      </w:r>
      <w:r w:rsidR="00B65B8E" w:rsidRPr="00DC540F">
        <w:t>m</w:t>
      </w:r>
      <w:r w:rsidR="00B65B8E" w:rsidRPr="00DC540F">
        <w:rPr>
          <w:rFonts w:hint="eastAsia"/>
        </w:rPr>
        <w:t>ų</w:t>
      </w:r>
      <w:r w:rsidR="00B65B8E" w:rsidRPr="00DC540F">
        <w:t xml:space="preserve"> </w:t>
      </w:r>
      <w:r w:rsidR="00B65B8E" w:rsidRPr="00D649FF">
        <w:rPr>
          <w:color w:val="000000" w:themeColor="text1"/>
        </w:rPr>
        <w:t>kirtimo, persodinimo ar kitokio pašalinimo, gen</w:t>
      </w:r>
      <w:r w:rsidR="00B65B8E" w:rsidRPr="00D649FF">
        <w:rPr>
          <w:rFonts w:hint="eastAsia"/>
          <w:color w:val="000000" w:themeColor="text1"/>
        </w:rPr>
        <w:t>ė</w:t>
      </w:r>
      <w:r w:rsidR="00B65B8E" w:rsidRPr="00D649FF">
        <w:rPr>
          <w:color w:val="000000" w:themeColor="text1"/>
        </w:rPr>
        <w:t>jimo darbams</w:t>
      </w:r>
      <w:r w:rsidR="00EE21DE" w:rsidRPr="00D649FF">
        <w:rPr>
          <w:color w:val="000000" w:themeColor="text1"/>
        </w:rPr>
        <w:t xml:space="preserve">. </w:t>
      </w:r>
    </w:p>
    <w:p w14:paraId="5320C7D4" w14:textId="6AAE729F" w:rsidR="00EF6B83" w:rsidRPr="00AE5C34" w:rsidRDefault="00EF6B83" w:rsidP="006774CC">
      <w:pPr>
        <w:autoSpaceDE w:val="0"/>
        <w:autoSpaceDN w:val="0"/>
        <w:adjustRightInd w:val="0"/>
        <w:ind w:firstLine="720"/>
        <w:jc w:val="both"/>
      </w:pPr>
      <w:r w:rsidRPr="00AE5C34">
        <w:t>Įgyvendinant programose numatytą tikslą „</w:t>
      </w:r>
      <w:r w:rsidRPr="00AE5C34">
        <w:rPr>
          <w:b/>
          <w:bCs/>
        </w:rPr>
        <w:t>Efektyvaus viešojo valdymo sistemos sukūrimas</w:t>
      </w:r>
      <w:r w:rsidRPr="00AE5C34">
        <w:t xml:space="preserve">“, seniūnijos darbuotojai kartu su seniūnijos teritorijos gyvenamųjų vietovių atstovais </w:t>
      </w:r>
      <w:r w:rsidR="00B06A4D" w:rsidRPr="00AE5C34">
        <w:t>–</w:t>
      </w:r>
      <w:r w:rsidRPr="00AE5C34">
        <w:t xml:space="preserve"> seniūnaičiais, bendruomeni</w:t>
      </w:r>
      <w:r w:rsidR="00AE5C34" w:rsidRPr="00AE5C34">
        <w:t>ų pirmininkais dalyvavo</w:t>
      </w:r>
      <w:r w:rsidRPr="00AE5C34">
        <w:t xml:space="preserve"> savivaldybės institucijose ir savivaldybės teritorijoje veikiančiose valstybinėse įstaigose rengiant sprendimus bei </w:t>
      </w:r>
      <w:r w:rsidR="00B06A4D" w:rsidRPr="00AE5C34">
        <w:t xml:space="preserve">juos </w:t>
      </w:r>
      <w:r w:rsidRPr="00AE5C34">
        <w:t>įgyvendin</w:t>
      </w:r>
      <w:r w:rsidR="00B06A4D" w:rsidRPr="00AE5C34">
        <w:t>ant.</w:t>
      </w:r>
    </w:p>
    <w:p w14:paraId="2B9EF997" w14:textId="51AA0179" w:rsidR="00444DFE" w:rsidRPr="00613250" w:rsidRDefault="006A30F3" w:rsidP="006774CC">
      <w:pPr>
        <w:pStyle w:val="Sraopastraipa"/>
        <w:tabs>
          <w:tab w:val="left" w:pos="1134"/>
        </w:tabs>
        <w:ind w:left="0" w:firstLine="720"/>
        <w:jc w:val="both"/>
      </w:pPr>
      <w:r w:rsidRPr="00AE5C34">
        <w:t>Įgyvendinant šio plano</w:t>
      </w:r>
      <w:r w:rsidR="00737C1B" w:rsidRPr="00AE5C34">
        <w:t xml:space="preserve"> </w:t>
      </w:r>
      <w:r w:rsidR="00AC3BFD" w:rsidRPr="00AE5C34">
        <w:t>tikslų</w:t>
      </w:r>
      <w:r w:rsidR="00737C1B" w:rsidRPr="00AE5C34">
        <w:t xml:space="preserve"> </w:t>
      </w:r>
      <w:r w:rsidR="00AC3BFD" w:rsidRPr="00AE5C34">
        <w:t xml:space="preserve">uždavinius </w:t>
      </w:r>
      <w:r w:rsidR="00AE5C34" w:rsidRPr="00AE5C34">
        <w:t>buvo</w:t>
      </w:r>
      <w:r w:rsidR="00737C1B" w:rsidRPr="00AE5C34">
        <w:t xml:space="preserve"> užtikrinamas priskirtos teritorijos visuomenės </w:t>
      </w:r>
      <w:r w:rsidR="00737C1B" w:rsidRPr="00606E36">
        <w:t>viešųjų poreikių ir interesų tenkinimas i</w:t>
      </w:r>
      <w:r w:rsidR="001F6685" w:rsidRPr="00606E36">
        <w:t xml:space="preserve">r seniūnijos funkcijų vykdymas. </w:t>
      </w:r>
      <w:r w:rsidR="00737C1B" w:rsidRPr="00606E36">
        <w:t xml:space="preserve">Seniūnija </w:t>
      </w:r>
      <w:r w:rsidR="00AE5C34">
        <w:t>buvo įsipareigojusi</w:t>
      </w:r>
      <w:r w:rsidR="00737C1B" w:rsidRPr="00606E36">
        <w:t xml:space="preserve"> laik</w:t>
      </w:r>
      <w:r w:rsidR="005955D1" w:rsidRPr="00606E36">
        <w:t>u</w:t>
      </w:r>
      <w:r w:rsidR="00737C1B" w:rsidRPr="00606E36">
        <w:t xml:space="preserve"> planuoti ir efektyviai naudoti finansinius, žmogiškuosius bei materialinius išteklius, apibendrinti statistinius pra</w:t>
      </w:r>
      <w:r w:rsidR="00B06A4D">
        <w:t>ėjusių</w:t>
      </w:r>
      <w:r w:rsidR="00737C1B" w:rsidRPr="00606E36">
        <w:t xml:space="preserve"> metų veiklos duomenis ir pateikti juos ataskaitoje seniūnijos gyventojams ir administracijos </w:t>
      </w:r>
      <w:r w:rsidR="00737C1B" w:rsidRPr="00613250">
        <w:t>direktoriui.</w:t>
      </w:r>
    </w:p>
    <w:p w14:paraId="0CD9ED13" w14:textId="01A43EE3" w:rsidR="00737C1B" w:rsidRPr="00613250" w:rsidRDefault="00737C1B" w:rsidP="006774CC">
      <w:pPr>
        <w:pStyle w:val="Sraopastraipa"/>
        <w:tabs>
          <w:tab w:val="left" w:pos="1134"/>
        </w:tabs>
        <w:ind w:left="0" w:firstLine="720"/>
        <w:jc w:val="both"/>
      </w:pPr>
      <w:r w:rsidRPr="00613250">
        <w:rPr>
          <w:b/>
        </w:rPr>
        <w:t>Seniūnijos</w:t>
      </w:r>
      <w:r w:rsidR="00D10EA4" w:rsidRPr="00613250">
        <w:rPr>
          <w:b/>
        </w:rPr>
        <w:t xml:space="preserve"> uždaviniai ir</w:t>
      </w:r>
      <w:r w:rsidRPr="00613250">
        <w:rPr>
          <w:b/>
        </w:rPr>
        <w:t xml:space="preserve"> funkcijos</w:t>
      </w:r>
      <w:r w:rsidR="008737A3" w:rsidRPr="00613250">
        <w:rPr>
          <w:b/>
        </w:rPr>
        <w:t xml:space="preserve"> 2022 m.</w:t>
      </w:r>
      <w:r w:rsidRPr="00613250">
        <w:rPr>
          <w:b/>
        </w:rPr>
        <w:t>:</w:t>
      </w:r>
    </w:p>
    <w:p w14:paraId="1F68B5DD" w14:textId="6F863A42" w:rsidR="00737C1B" w:rsidRPr="00606E36" w:rsidRDefault="00737C1B" w:rsidP="006774CC">
      <w:pPr>
        <w:pStyle w:val="Sraopastraipa"/>
        <w:numPr>
          <w:ilvl w:val="0"/>
          <w:numId w:val="5"/>
        </w:numPr>
        <w:ind w:left="0" w:firstLine="720"/>
        <w:jc w:val="both"/>
      </w:pPr>
      <w:r w:rsidRPr="00606E36">
        <w:t>neviršydama savo įgaliojimų, sen</w:t>
      </w:r>
      <w:r w:rsidR="00AE5C34">
        <w:t>iūnijos teritorijoje organizavo ir kontroliavo</w:t>
      </w:r>
      <w:r w:rsidRPr="00606E36">
        <w:t xml:space="preserve"> savivaldybės institucijų sprendimų įgyven</w:t>
      </w:r>
      <w:r w:rsidR="00AE5C34">
        <w:t>dinimą arba pati juos įgyvendino</w:t>
      </w:r>
      <w:r w:rsidRPr="00606E36">
        <w:t>;</w:t>
      </w:r>
    </w:p>
    <w:p w14:paraId="0F15AF76" w14:textId="0190D27A" w:rsidR="00737C1B" w:rsidRPr="00606E36" w:rsidRDefault="00AE5C34" w:rsidP="006774CC">
      <w:pPr>
        <w:pStyle w:val="Sraopastraipa"/>
        <w:numPr>
          <w:ilvl w:val="0"/>
          <w:numId w:val="5"/>
        </w:numPr>
        <w:ind w:left="0" w:firstLine="720"/>
        <w:jc w:val="both"/>
      </w:pPr>
      <w:r>
        <w:t>prireikus įvertino</w:t>
      </w:r>
      <w:r w:rsidR="00737C1B" w:rsidRPr="00606E36">
        <w:t xml:space="preserve"> atskirų šeimų (asmenų) gyvenimo sąlygas bei por</w:t>
      </w:r>
      <w:r>
        <w:t>eikius ir pateikė</w:t>
      </w:r>
      <w:r w:rsidR="001F6685" w:rsidRPr="00606E36">
        <w:t xml:space="preserve"> savivaldybės </w:t>
      </w:r>
      <w:r w:rsidR="00737C1B" w:rsidRPr="00606E36">
        <w:t>administracijai siūlymus dėl socialinės paramos toms šeimoms (asmenims) reikalingumo ir paramos būdų;</w:t>
      </w:r>
    </w:p>
    <w:p w14:paraId="4DF902FB" w14:textId="60E0C6A1" w:rsidR="00737C1B" w:rsidRPr="00606E36" w:rsidRDefault="00AE5C34" w:rsidP="006774CC">
      <w:pPr>
        <w:pStyle w:val="Sraopastraipa"/>
        <w:numPr>
          <w:ilvl w:val="0"/>
          <w:numId w:val="5"/>
        </w:numPr>
        <w:ind w:left="0" w:firstLine="720"/>
        <w:jc w:val="both"/>
      </w:pPr>
      <w:r>
        <w:t>dalyvavo</w:t>
      </w:r>
      <w:r w:rsidR="00737C1B" w:rsidRPr="00606E36">
        <w:t xml:space="preserve"> organizuojant civilinę saugą;</w:t>
      </w:r>
    </w:p>
    <w:p w14:paraId="64F42B1A" w14:textId="31F2F8CA" w:rsidR="00DE220A" w:rsidRDefault="00AE5C34" w:rsidP="008A269A">
      <w:pPr>
        <w:pStyle w:val="Sraopastraipa"/>
        <w:numPr>
          <w:ilvl w:val="0"/>
          <w:numId w:val="5"/>
        </w:numPr>
        <w:ind w:left="0" w:firstLine="720"/>
        <w:jc w:val="both"/>
      </w:pPr>
      <w:r>
        <w:t>dalyvavo</w:t>
      </w:r>
      <w:r w:rsidR="00737C1B" w:rsidRPr="00606E36">
        <w:t xml:space="preserve"> rengiant ir įgyvendinant gyventojų užimtumo programas seniūnijos aptarnaujamoje </w:t>
      </w:r>
      <w:r w:rsidR="005955D1" w:rsidRPr="00606E36">
        <w:t>teritorijoje</w:t>
      </w:r>
      <w:r w:rsidR="00737C1B" w:rsidRPr="00606E36">
        <w:t>;</w:t>
      </w:r>
    </w:p>
    <w:p w14:paraId="06266F12" w14:textId="00A69DD9" w:rsidR="00737C1B" w:rsidRPr="00606E36" w:rsidRDefault="00AE5C34" w:rsidP="008A269A">
      <w:pPr>
        <w:pStyle w:val="Sraopastraipa"/>
        <w:numPr>
          <w:ilvl w:val="0"/>
          <w:numId w:val="5"/>
        </w:numPr>
        <w:ind w:left="0" w:firstLine="720"/>
        <w:jc w:val="both"/>
      </w:pPr>
      <w:r>
        <w:t>nustatyta tvarka dalyvavo</w:t>
      </w:r>
      <w:r w:rsidR="00737C1B" w:rsidRPr="00606E36">
        <w:t xml:space="preserve"> re</w:t>
      </w:r>
      <w:r w:rsidR="00AC3BFD" w:rsidRPr="00606E36">
        <w:t>ngiant gyventojų apklausas;</w:t>
      </w:r>
    </w:p>
    <w:p w14:paraId="0B7FCB3A" w14:textId="5AA12D93" w:rsidR="00737C1B" w:rsidRPr="00606E36" w:rsidRDefault="00AE5C34" w:rsidP="006774CC">
      <w:pPr>
        <w:pStyle w:val="Sraopastraipa"/>
        <w:numPr>
          <w:ilvl w:val="0"/>
          <w:numId w:val="5"/>
        </w:numPr>
        <w:ind w:left="0" w:firstLine="720"/>
        <w:jc w:val="both"/>
      </w:pPr>
      <w:r>
        <w:t>dalyvavo</w:t>
      </w:r>
      <w:r w:rsidR="00737C1B" w:rsidRPr="00606E36">
        <w:t xml:space="preserve"> kuriant ir įgyvendinant informacinės visuomenės plėtros programas;</w:t>
      </w:r>
    </w:p>
    <w:p w14:paraId="40A420B3" w14:textId="60EE1BA3" w:rsidR="00737C1B" w:rsidRPr="00606E36" w:rsidRDefault="00AE5C34" w:rsidP="006774CC">
      <w:pPr>
        <w:pStyle w:val="Sraopastraipa"/>
        <w:numPr>
          <w:ilvl w:val="0"/>
          <w:numId w:val="5"/>
        </w:numPr>
        <w:ind w:left="0" w:firstLine="720"/>
        <w:jc w:val="both"/>
      </w:pPr>
      <w:r>
        <w:t>organizavo</w:t>
      </w:r>
      <w:r w:rsidR="00737C1B" w:rsidRPr="00606E36">
        <w:t xml:space="preserve"> viešuosius ir visuomenei naudingus darbus;</w:t>
      </w:r>
    </w:p>
    <w:p w14:paraId="73874871" w14:textId="49ACBD8F" w:rsidR="00737C1B" w:rsidRPr="00606E36" w:rsidRDefault="00AE5C34" w:rsidP="006774CC">
      <w:pPr>
        <w:pStyle w:val="Sraopastraipa"/>
        <w:numPr>
          <w:ilvl w:val="0"/>
          <w:numId w:val="5"/>
        </w:numPr>
        <w:ind w:left="0" w:firstLine="720"/>
        <w:jc w:val="both"/>
      </w:pPr>
      <w:r>
        <w:t>organizavo</w:t>
      </w:r>
      <w:r w:rsidR="00737C1B" w:rsidRPr="00606E36">
        <w:t xml:space="preserve"> ir (arba) kontroli</w:t>
      </w:r>
      <w:r>
        <w:t>avo</w:t>
      </w:r>
      <w:r w:rsidR="00737C1B" w:rsidRPr="00606E36">
        <w:t xml:space="preserve"> savivaldybės kelių, bendrojo naudojimo teritorijų, kapinių, želdinių, gatvių, šaligatvių valymą ir priežiūrą, gatvių ir kitų viešų vietų apšvietimą;</w:t>
      </w:r>
    </w:p>
    <w:p w14:paraId="27F319F4" w14:textId="730FA77F" w:rsidR="00737C1B" w:rsidRPr="00606E36" w:rsidRDefault="00AE5C34" w:rsidP="006774CC">
      <w:pPr>
        <w:pStyle w:val="Sraopastraipa"/>
        <w:numPr>
          <w:ilvl w:val="0"/>
          <w:numId w:val="5"/>
        </w:numPr>
        <w:ind w:left="0" w:firstLine="720"/>
        <w:jc w:val="both"/>
      </w:pPr>
      <w:r>
        <w:t>nustatyta tvarka organizavo</w:t>
      </w:r>
      <w:r w:rsidR="00737C1B" w:rsidRPr="00606E36">
        <w:t xml:space="preserve"> socialinės paramos teikimą ir pašalpų mokėjimą;</w:t>
      </w:r>
    </w:p>
    <w:p w14:paraId="343765B5" w14:textId="3A73F99E" w:rsidR="00737C1B" w:rsidRPr="00606E36" w:rsidRDefault="00AE5C34" w:rsidP="006774CC">
      <w:pPr>
        <w:pStyle w:val="Sraopastraipa"/>
        <w:numPr>
          <w:ilvl w:val="0"/>
          <w:numId w:val="5"/>
        </w:numPr>
        <w:ind w:left="0" w:firstLine="720"/>
        <w:jc w:val="both"/>
      </w:pPr>
      <w:r>
        <w:t>tvarkė</w:t>
      </w:r>
      <w:r w:rsidR="00737C1B" w:rsidRPr="00606E36">
        <w:t xml:space="preserve"> priskirtus regi</w:t>
      </w:r>
      <w:r>
        <w:t>strus ir nustatyta tvarka teikė</w:t>
      </w:r>
      <w:r w:rsidR="00737C1B" w:rsidRPr="00606E36">
        <w:t xml:space="preserve"> duomenis;</w:t>
      </w:r>
    </w:p>
    <w:p w14:paraId="4C458FD8" w14:textId="2ED55B7F" w:rsidR="00737C1B" w:rsidRPr="00606E36" w:rsidRDefault="00AE5C34" w:rsidP="006774CC">
      <w:pPr>
        <w:pStyle w:val="Sraopastraipa"/>
        <w:numPr>
          <w:ilvl w:val="0"/>
          <w:numId w:val="5"/>
        </w:numPr>
        <w:ind w:left="0" w:firstLine="720"/>
        <w:jc w:val="both"/>
      </w:pPr>
      <w:r>
        <w:t>tvarkė</w:t>
      </w:r>
      <w:r w:rsidR="00737C1B" w:rsidRPr="00606E36">
        <w:t xml:space="preserve"> gyvenamosios vietos deklaravimo duomenų ir gyvenamosios vi</w:t>
      </w:r>
      <w:r w:rsidR="004B4DB6" w:rsidRPr="00606E36">
        <w:t>etos neturinčių asmenų apskaitą;</w:t>
      </w:r>
    </w:p>
    <w:p w14:paraId="23AC2910" w14:textId="5E4B2ABA" w:rsidR="00737C1B" w:rsidRPr="00606E36" w:rsidRDefault="00AE5C34" w:rsidP="006774CC">
      <w:pPr>
        <w:pStyle w:val="Sraopastraipa"/>
        <w:numPr>
          <w:ilvl w:val="0"/>
          <w:numId w:val="5"/>
        </w:numPr>
        <w:ind w:left="0" w:firstLine="720"/>
        <w:jc w:val="both"/>
      </w:pPr>
      <w:r>
        <w:t>išdavė</w:t>
      </w:r>
      <w:r w:rsidR="00737C1B" w:rsidRPr="00606E36">
        <w:t xml:space="preserve"> laidojimo leidim</w:t>
      </w:r>
      <w:r w:rsidR="005955D1" w:rsidRPr="00606E36">
        <w:t>us</w:t>
      </w:r>
      <w:r w:rsidR="00737C1B" w:rsidRPr="00606E36">
        <w:t>;</w:t>
      </w:r>
    </w:p>
    <w:p w14:paraId="1EB00B41" w14:textId="622A13E4" w:rsidR="00737C1B" w:rsidRPr="00606E36" w:rsidRDefault="00AE5C34" w:rsidP="006774CC">
      <w:pPr>
        <w:pStyle w:val="Sraopastraipa"/>
        <w:numPr>
          <w:ilvl w:val="0"/>
          <w:numId w:val="5"/>
        </w:numPr>
        <w:ind w:left="0" w:firstLine="720"/>
        <w:jc w:val="both"/>
      </w:pPr>
      <w:r>
        <w:t>atliko</w:t>
      </w:r>
      <w:r w:rsidR="00AC3BFD" w:rsidRPr="00606E36">
        <w:t xml:space="preserve"> notarinius veiksmus</w:t>
      </w:r>
      <w:r w:rsidR="00737C1B" w:rsidRPr="00606E36">
        <w:t>;</w:t>
      </w:r>
    </w:p>
    <w:p w14:paraId="62AC782E" w14:textId="4932CAA4" w:rsidR="009B2458" w:rsidRPr="00606E36" w:rsidRDefault="009B2458" w:rsidP="006774CC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</w:pPr>
      <w:r w:rsidRPr="00606E36">
        <w:t xml:space="preserve">laiku </w:t>
      </w:r>
      <w:r w:rsidR="00AE5C34">
        <w:t>tvarkė</w:t>
      </w:r>
      <w:r w:rsidR="00B06A4D">
        <w:t xml:space="preserve"> </w:t>
      </w:r>
      <w:r w:rsidRPr="00606E36">
        <w:t>archyvini</w:t>
      </w:r>
      <w:r w:rsidR="00B06A4D">
        <w:t>us</w:t>
      </w:r>
      <w:r w:rsidRPr="00606E36">
        <w:t xml:space="preserve"> duomen</w:t>
      </w:r>
      <w:r w:rsidR="00B06A4D">
        <w:t>is</w:t>
      </w:r>
      <w:r w:rsidRPr="00606E36">
        <w:t>;</w:t>
      </w:r>
    </w:p>
    <w:p w14:paraId="0D8B6610" w14:textId="359DF0C3" w:rsidR="009B2458" w:rsidRPr="00606E36" w:rsidRDefault="00AE5C34" w:rsidP="006774CC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</w:pPr>
      <w:r>
        <w:t>išdavė</w:t>
      </w:r>
      <w:r w:rsidR="009B2458" w:rsidRPr="00606E36">
        <w:t xml:space="preserve"> pažym</w:t>
      </w:r>
      <w:r w:rsidR="00B06A4D">
        <w:t>a</w:t>
      </w:r>
      <w:r w:rsidR="009B2458" w:rsidRPr="00606E36">
        <w:t>s juridiniams faktams patvirtinti ir kit</w:t>
      </w:r>
      <w:r w:rsidR="00B06A4D">
        <w:t>us</w:t>
      </w:r>
      <w:r w:rsidR="009B2458" w:rsidRPr="00606E36">
        <w:t xml:space="preserve"> dokument</w:t>
      </w:r>
      <w:r w:rsidR="00B06A4D">
        <w:t>us</w:t>
      </w:r>
      <w:r w:rsidR="009B2458" w:rsidRPr="00606E36">
        <w:t>.</w:t>
      </w:r>
    </w:p>
    <w:p w14:paraId="37D73620" w14:textId="77966D80" w:rsidR="009B2458" w:rsidRPr="00606E36" w:rsidRDefault="009B2458" w:rsidP="006774CC">
      <w:pPr>
        <w:tabs>
          <w:tab w:val="left" w:pos="709"/>
        </w:tabs>
        <w:ind w:firstLine="720"/>
        <w:jc w:val="both"/>
      </w:pPr>
      <w:r w:rsidRPr="00606E36">
        <w:rPr>
          <w:rFonts w:hint="eastAsia"/>
        </w:rPr>
        <w:t>Į</w:t>
      </w:r>
      <w:r w:rsidR="00364ACD" w:rsidRPr="00606E36">
        <w:t>gyvendinant Lukšių</w:t>
      </w:r>
      <w:r w:rsidRPr="00606E36">
        <w:t xml:space="preserve"> seni</w:t>
      </w:r>
      <w:r w:rsidRPr="00606E36">
        <w:rPr>
          <w:rFonts w:hint="eastAsia"/>
        </w:rPr>
        <w:t>ū</w:t>
      </w:r>
      <w:r w:rsidR="004C6F19">
        <w:t>nijos 2022</w:t>
      </w:r>
      <w:r w:rsidRPr="00606E36">
        <w:t xml:space="preserve"> met</w:t>
      </w:r>
      <w:r w:rsidRPr="00606E36">
        <w:rPr>
          <w:rFonts w:hint="eastAsia"/>
        </w:rPr>
        <w:t>ų</w:t>
      </w:r>
      <w:r w:rsidRPr="00606E36">
        <w:t xml:space="preserve"> veiklos plane iškeltus uždavinius ir tikslus, vykdant savarankiškas ir valstyb</w:t>
      </w:r>
      <w:r w:rsidRPr="00606E36">
        <w:rPr>
          <w:rFonts w:hint="eastAsia"/>
        </w:rPr>
        <w:t>ė</w:t>
      </w:r>
      <w:r w:rsidRPr="00606E36">
        <w:t>s deleguotas funkcijas, seni</w:t>
      </w:r>
      <w:r w:rsidRPr="00606E36">
        <w:rPr>
          <w:rFonts w:hint="eastAsia"/>
        </w:rPr>
        <w:t>ū</w:t>
      </w:r>
      <w:r w:rsidR="002C423C">
        <w:t>nijos gyventojai buvo</w:t>
      </w:r>
      <w:r w:rsidRPr="00606E36">
        <w:t xml:space="preserve"> aptarnaujami laiku ir kokybiškai. </w:t>
      </w:r>
      <w:r w:rsidR="002C423C">
        <w:t>Jiems buvo</w:t>
      </w:r>
      <w:r w:rsidR="00B06A4D">
        <w:t xml:space="preserve"> s</w:t>
      </w:r>
      <w:r w:rsidRPr="00606E36">
        <w:t>uteikiama reikalinga informacija, išduodamos pažymos, suteikiama reikalinga socialin</w:t>
      </w:r>
      <w:r w:rsidRPr="00606E36">
        <w:rPr>
          <w:rFonts w:hint="eastAsia"/>
        </w:rPr>
        <w:t>ė</w:t>
      </w:r>
      <w:r w:rsidRPr="00606E36">
        <w:t xml:space="preserve"> pagalba, deklaruojama gyvenamoji vieta ir kitos funkcijos. Kuriama saugi ir švari aplinka bendruomen</w:t>
      </w:r>
      <w:r w:rsidRPr="00606E36">
        <w:rPr>
          <w:rFonts w:hint="eastAsia"/>
        </w:rPr>
        <w:t>ė</w:t>
      </w:r>
      <w:r w:rsidRPr="00606E36">
        <w:t>s nariams.</w:t>
      </w:r>
    </w:p>
    <w:p w14:paraId="564439F2" w14:textId="77777777" w:rsidR="00AC3BFD" w:rsidRPr="00606E36" w:rsidRDefault="00AC3BFD" w:rsidP="006774CC">
      <w:pPr>
        <w:ind w:firstLine="720"/>
        <w:jc w:val="both"/>
      </w:pPr>
    </w:p>
    <w:p w14:paraId="126FEE54" w14:textId="77777777" w:rsidR="00BE7E93" w:rsidRPr="00606E36" w:rsidRDefault="00BE7E93" w:rsidP="006774CC">
      <w:pPr>
        <w:ind w:firstLine="720"/>
        <w:jc w:val="both"/>
      </w:pPr>
    </w:p>
    <w:p w14:paraId="6B16D831" w14:textId="77777777" w:rsidR="00BE7E93" w:rsidRPr="00606E36" w:rsidRDefault="00BE7E93" w:rsidP="006774CC">
      <w:pPr>
        <w:ind w:firstLine="720"/>
        <w:jc w:val="both"/>
      </w:pPr>
    </w:p>
    <w:p w14:paraId="6670BB2C" w14:textId="77777777" w:rsidR="00BE7E93" w:rsidRPr="00606E36" w:rsidRDefault="00BE7E93" w:rsidP="002B6C12">
      <w:pPr>
        <w:jc w:val="both"/>
      </w:pPr>
    </w:p>
    <w:p w14:paraId="0DC96C11" w14:textId="77777777" w:rsidR="00BE7E93" w:rsidRPr="00606E36" w:rsidRDefault="00BE7E93" w:rsidP="002B6C12">
      <w:pPr>
        <w:jc w:val="both"/>
        <w:rPr>
          <w:rFonts w:ascii="Times New Roman" w:hAnsi="Times New Roman"/>
          <w:szCs w:val="24"/>
        </w:rPr>
      </w:pPr>
    </w:p>
    <w:p w14:paraId="03437CEE" w14:textId="77777777" w:rsidR="00AC3BFD" w:rsidRPr="00606E36" w:rsidRDefault="00AC3BFD" w:rsidP="00BE7E93">
      <w:pPr>
        <w:ind w:firstLine="709"/>
        <w:jc w:val="both"/>
        <w:rPr>
          <w:rFonts w:ascii="Times New Roman" w:hAnsi="Times New Roman"/>
          <w:szCs w:val="24"/>
        </w:rPr>
      </w:pPr>
      <w:r w:rsidRPr="00606E36">
        <w:rPr>
          <w:rFonts w:ascii="Times New Roman" w:hAnsi="Times New Roman"/>
          <w:szCs w:val="24"/>
        </w:rPr>
        <w:t xml:space="preserve">Seniūnas                                                                         </w:t>
      </w:r>
      <w:r w:rsidR="00BE7E93" w:rsidRPr="00606E36">
        <w:rPr>
          <w:rFonts w:ascii="Times New Roman" w:hAnsi="Times New Roman"/>
          <w:szCs w:val="24"/>
        </w:rPr>
        <w:t xml:space="preserve">                             </w:t>
      </w:r>
      <w:r w:rsidR="004C6F19">
        <w:rPr>
          <w:rFonts w:ascii="Times New Roman" w:hAnsi="Times New Roman"/>
          <w:szCs w:val="24"/>
        </w:rPr>
        <w:t xml:space="preserve">Vytautas </w:t>
      </w:r>
      <w:proofErr w:type="spellStart"/>
      <w:r w:rsidR="004C6F19">
        <w:rPr>
          <w:rFonts w:ascii="Times New Roman" w:hAnsi="Times New Roman"/>
          <w:szCs w:val="24"/>
        </w:rPr>
        <w:t>Andziulevičius</w:t>
      </w:r>
      <w:proofErr w:type="spellEnd"/>
    </w:p>
    <w:sectPr w:rsidR="00AC3BFD" w:rsidRPr="00606E36" w:rsidSect="0073512A">
      <w:headerReference w:type="even" r:id="rId8"/>
      <w:headerReference w:type="default" r:id="rId9"/>
      <w:pgSz w:w="11907" w:h="16840" w:code="9"/>
      <w:pgMar w:top="1134" w:right="567" w:bottom="1134" w:left="1701" w:header="567" w:footer="369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9DD91" w14:textId="77777777" w:rsidR="002F6478" w:rsidRDefault="002F6478">
      <w:r>
        <w:separator/>
      </w:r>
    </w:p>
  </w:endnote>
  <w:endnote w:type="continuationSeparator" w:id="0">
    <w:p w14:paraId="7EC540F1" w14:textId="77777777" w:rsidR="002F6478" w:rsidRDefault="002F6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charset w:val="BA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2DEE4" w14:textId="77777777" w:rsidR="002F6478" w:rsidRDefault="002F6478">
      <w:r>
        <w:separator/>
      </w:r>
    </w:p>
  </w:footnote>
  <w:footnote w:type="continuationSeparator" w:id="0">
    <w:p w14:paraId="39F52541" w14:textId="77777777" w:rsidR="002F6478" w:rsidRDefault="002F6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8803571"/>
      <w:docPartObj>
        <w:docPartGallery w:val="Page Numbers (Top of Page)"/>
        <w:docPartUnique/>
      </w:docPartObj>
    </w:sdtPr>
    <w:sdtContent>
      <w:p w14:paraId="7DAB4A9B" w14:textId="77777777" w:rsidR="0073512A" w:rsidRDefault="0073512A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2F5A2009" w14:textId="77777777" w:rsidR="002B6C12" w:rsidRDefault="002B6C1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4165584"/>
      <w:docPartObj>
        <w:docPartGallery w:val="Page Numbers (Top of Page)"/>
        <w:docPartUnique/>
      </w:docPartObj>
    </w:sdtPr>
    <w:sdtContent>
      <w:p w14:paraId="1E51D756" w14:textId="77777777" w:rsidR="0073512A" w:rsidRDefault="0073512A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13DC">
          <w:rPr>
            <w:noProof/>
          </w:rPr>
          <w:t>5</w:t>
        </w:r>
        <w:r>
          <w:fldChar w:fldCharType="end"/>
        </w:r>
      </w:p>
    </w:sdtContent>
  </w:sdt>
  <w:p w14:paraId="44BEAF78" w14:textId="77777777" w:rsidR="0073512A" w:rsidRDefault="0073512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508D1DE"/>
    <w:lvl w:ilvl="0">
      <w:numFmt w:val="bullet"/>
      <w:lvlText w:val="*"/>
      <w:lvlJc w:val="left"/>
    </w:lvl>
  </w:abstractNum>
  <w:abstractNum w:abstractNumId="1" w15:restartNumberingAfterBreak="0">
    <w:nsid w:val="020242B4"/>
    <w:multiLevelType w:val="hybridMultilevel"/>
    <w:tmpl w:val="69542984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89553E"/>
    <w:multiLevelType w:val="hybridMultilevel"/>
    <w:tmpl w:val="0C7A0460"/>
    <w:lvl w:ilvl="0" w:tplc="042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782E0B"/>
    <w:multiLevelType w:val="hybridMultilevel"/>
    <w:tmpl w:val="4A3EA31A"/>
    <w:lvl w:ilvl="0" w:tplc="042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B3D3498"/>
    <w:multiLevelType w:val="hybridMultilevel"/>
    <w:tmpl w:val="B9DCDCDE"/>
    <w:lvl w:ilvl="0" w:tplc="042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4D5342"/>
    <w:multiLevelType w:val="hybridMultilevel"/>
    <w:tmpl w:val="C12412A4"/>
    <w:lvl w:ilvl="0" w:tplc="042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94A029D"/>
    <w:multiLevelType w:val="hybridMultilevel"/>
    <w:tmpl w:val="4EA23478"/>
    <w:lvl w:ilvl="0" w:tplc="042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4E4B9A"/>
    <w:multiLevelType w:val="hybridMultilevel"/>
    <w:tmpl w:val="4622F674"/>
    <w:lvl w:ilvl="0" w:tplc="0427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8" w15:restartNumberingAfterBreak="0">
    <w:nsid w:val="3FFE331B"/>
    <w:multiLevelType w:val="hybridMultilevel"/>
    <w:tmpl w:val="8A206E4A"/>
    <w:lvl w:ilvl="0" w:tplc="042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477F1BD4"/>
    <w:multiLevelType w:val="hybridMultilevel"/>
    <w:tmpl w:val="A7DA03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F7FD8"/>
    <w:multiLevelType w:val="hybridMultilevel"/>
    <w:tmpl w:val="7B0A8E92"/>
    <w:lvl w:ilvl="0" w:tplc="CA5E3214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7D432BE"/>
    <w:multiLevelType w:val="hybridMultilevel"/>
    <w:tmpl w:val="C164D160"/>
    <w:lvl w:ilvl="0" w:tplc="0427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58B02780"/>
    <w:multiLevelType w:val="hybridMultilevel"/>
    <w:tmpl w:val="27A4436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6E5285"/>
    <w:multiLevelType w:val="hybridMultilevel"/>
    <w:tmpl w:val="B00667AC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27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C93313"/>
    <w:multiLevelType w:val="hybridMultilevel"/>
    <w:tmpl w:val="6F0C7B2C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27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5" w15:restartNumberingAfterBreak="0">
    <w:nsid w:val="6D120E0F"/>
    <w:multiLevelType w:val="hybridMultilevel"/>
    <w:tmpl w:val="FCACFE40"/>
    <w:lvl w:ilvl="0" w:tplc="0427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6" w15:restartNumberingAfterBreak="0">
    <w:nsid w:val="71232D64"/>
    <w:multiLevelType w:val="hybridMultilevel"/>
    <w:tmpl w:val="28F6CAF0"/>
    <w:lvl w:ilvl="0" w:tplc="0427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5ED5831"/>
    <w:multiLevelType w:val="hybridMultilevel"/>
    <w:tmpl w:val="1BC23B68"/>
    <w:lvl w:ilvl="0" w:tplc="0427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C540110"/>
    <w:multiLevelType w:val="hybridMultilevel"/>
    <w:tmpl w:val="C0CCF3A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2F11D6"/>
    <w:multiLevelType w:val="hybridMultilevel"/>
    <w:tmpl w:val="FB521DF6"/>
    <w:lvl w:ilvl="0" w:tplc="0427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3740236">
    <w:abstractNumId w:val="10"/>
  </w:num>
  <w:num w:numId="2" w16cid:durableId="5664599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45793955">
    <w:abstractNumId w:val="6"/>
  </w:num>
  <w:num w:numId="4" w16cid:durableId="1452746962">
    <w:abstractNumId w:val="15"/>
  </w:num>
  <w:num w:numId="5" w16cid:durableId="2038768352">
    <w:abstractNumId w:val="14"/>
  </w:num>
  <w:num w:numId="6" w16cid:durableId="472718437">
    <w:abstractNumId w:val="19"/>
  </w:num>
  <w:num w:numId="7" w16cid:durableId="205338121">
    <w:abstractNumId w:val="9"/>
  </w:num>
  <w:num w:numId="8" w16cid:durableId="354697256">
    <w:abstractNumId w:val="18"/>
  </w:num>
  <w:num w:numId="9" w16cid:durableId="1252592225">
    <w:abstractNumId w:val="13"/>
  </w:num>
  <w:num w:numId="10" w16cid:durableId="737096139">
    <w:abstractNumId w:val="16"/>
  </w:num>
  <w:num w:numId="11" w16cid:durableId="538323859">
    <w:abstractNumId w:val="2"/>
  </w:num>
  <w:num w:numId="12" w16cid:durableId="586351720">
    <w:abstractNumId w:val="4"/>
  </w:num>
  <w:num w:numId="13" w16cid:durableId="21531233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4" w16cid:durableId="1225020504">
    <w:abstractNumId w:val="17"/>
  </w:num>
  <w:num w:numId="15" w16cid:durableId="1239024183">
    <w:abstractNumId w:val="5"/>
  </w:num>
  <w:num w:numId="16" w16cid:durableId="24671621">
    <w:abstractNumId w:val="8"/>
  </w:num>
  <w:num w:numId="17" w16cid:durableId="1102533215">
    <w:abstractNumId w:val="3"/>
  </w:num>
  <w:num w:numId="18" w16cid:durableId="1698582703">
    <w:abstractNumId w:val="11"/>
  </w:num>
  <w:num w:numId="19" w16cid:durableId="263266320">
    <w:abstractNumId w:val="7"/>
  </w:num>
  <w:num w:numId="20" w16cid:durableId="1454324331">
    <w:abstractNumId w:val="12"/>
  </w:num>
  <w:num w:numId="21" w16cid:durableId="11342566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4B0"/>
    <w:rsid w:val="00006234"/>
    <w:rsid w:val="00020D0A"/>
    <w:rsid w:val="00022196"/>
    <w:rsid w:val="00042EC6"/>
    <w:rsid w:val="00063E91"/>
    <w:rsid w:val="000712DD"/>
    <w:rsid w:val="000719F5"/>
    <w:rsid w:val="0007687F"/>
    <w:rsid w:val="00081E81"/>
    <w:rsid w:val="00083578"/>
    <w:rsid w:val="00083849"/>
    <w:rsid w:val="000A3280"/>
    <w:rsid w:val="000B3174"/>
    <w:rsid w:val="000B70F5"/>
    <w:rsid w:val="000B7EC8"/>
    <w:rsid w:val="000C08C5"/>
    <w:rsid w:val="000C1B9D"/>
    <w:rsid w:val="000C6A52"/>
    <w:rsid w:val="000D076D"/>
    <w:rsid w:val="000D6E84"/>
    <w:rsid w:val="000E0CA9"/>
    <w:rsid w:val="000E7ED2"/>
    <w:rsid w:val="00111187"/>
    <w:rsid w:val="00124225"/>
    <w:rsid w:val="00136B6E"/>
    <w:rsid w:val="0014433B"/>
    <w:rsid w:val="00153A60"/>
    <w:rsid w:val="00161D01"/>
    <w:rsid w:val="00162100"/>
    <w:rsid w:val="00163828"/>
    <w:rsid w:val="00163CCE"/>
    <w:rsid w:val="00165BF8"/>
    <w:rsid w:val="00171D05"/>
    <w:rsid w:val="00184A34"/>
    <w:rsid w:val="00187352"/>
    <w:rsid w:val="00195133"/>
    <w:rsid w:val="001966D5"/>
    <w:rsid w:val="00196757"/>
    <w:rsid w:val="001A0A0A"/>
    <w:rsid w:val="001A414C"/>
    <w:rsid w:val="001B095D"/>
    <w:rsid w:val="001B0E62"/>
    <w:rsid w:val="001D4227"/>
    <w:rsid w:val="001D5C79"/>
    <w:rsid w:val="001E00BD"/>
    <w:rsid w:val="001F6685"/>
    <w:rsid w:val="00201A4F"/>
    <w:rsid w:val="00211B6C"/>
    <w:rsid w:val="002133B7"/>
    <w:rsid w:val="00234CD2"/>
    <w:rsid w:val="00241E45"/>
    <w:rsid w:val="0024544C"/>
    <w:rsid w:val="002547AE"/>
    <w:rsid w:val="00256118"/>
    <w:rsid w:val="0026329A"/>
    <w:rsid w:val="00267619"/>
    <w:rsid w:val="00274BE6"/>
    <w:rsid w:val="002A5E81"/>
    <w:rsid w:val="002A6899"/>
    <w:rsid w:val="002A6FBB"/>
    <w:rsid w:val="002B6C12"/>
    <w:rsid w:val="002C235D"/>
    <w:rsid w:val="002C423C"/>
    <w:rsid w:val="002C4D85"/>
    <w:rsid w:val="002D7E4C"/>
    <w:rsid w:val="002E4E6C"/>
    <w:rsid w:val="002E762C"/>
    <w:rsid w:val="002F2C79"/>
    <w:rsid w:val="002F33D0"/>
    <w:rsid w:val="002F6478"/>
    <w:rsid w:val="003005B4"/>
    <w:rsid w:val="00317EF1"/>
    <w:rsid w:val="00317F37"/>
    <w:rsid w:val="00330E26"/>
    <w:rsid w:val="00344AC6"/>
    <w:rsid w:val="00363E20"/>
    <w:rsid w:val="00364ACD"/>
    <w:rsid w:val="00367FC8"/>
    <w:rsid w:val="00393955"/>
    <w:rsid w:val="0039688E"/>
    <w:rsid w:val="003A2950"/>
    <w:rsid w:val="003B0625"/>
    <w:rsid w:val="003C067E"/>
    <w:rsid w:val="003D1081"/>
    <w:rsid w:val="003D460C"/>
    <w:rsid w:val="003E0656"/>
    <w:rsid w:val="003E5EEA"/>
    <w:rsid w:val="003E7D65"/>
    <w:rsid w:val="003E7F1E"/>
    <w:rsid w:val="003F29C8"/>
    <w:rsid w:val="003F45F4"/>
    <w:rsid w:val="003F5F75"/>
    <w:rsid w:val="0040189C"/>
    <w:rsid w:val="004138E9"/>
    <w:rsid w:val="00442BBE"/>
    <w:rsid w:val="00444DFE"/>
    <w:rsid w:val="004522E3"/>
    <w:rsid w:val="00465F85"/>
    <w:rsid w:val="00480D68"/>
    <w:rsid w:val="00484265"/>
    <w:rsid w:val="004855F2"/>
    <w:rsid w:val="00485764"/>
    <w:rsid w:val="0049425E"/>
    <w:rsid w:val="00494BFC"/>
    <w:rsid w:val="004B4DB6"/>
    <w:rsid w:val="004B7823"/>
    <w:rsid w:val="004C6F19"/>
    <w:rsid w:val="004D746E"/>
    <w:rsid w:val="004E7616"/>
    <w:rsid w:val="004F1EEA"/>
    <w:rsid w:val="004F6B46"/>
    <w:rsid w:val="0051308D"/>
    <w:rsid w:val="005170DC"/>
    <w:rsid w:val="00533B97"/>
    <w:rsid w:val="005353BA"/>
    <w:rsid w:val="005406D8"/>
    <w:rsid w:val="00540F43"/>
    <w:rsid w:val="00545332"/>
    <w:rsid w:val="00554A3A"/>
    <w:rsid w:val="00577640"/>
    <w:rsid w:val="005955D1"/>
    <w:rsid w:val="00595C7F"/>
    <w:rsid w:val="005C5BFD"/>
    <w:rsid w:val="005D18D9"/>
    <w:rsid w:val="005D4F09"/>
    <w:rsid w:val="005D7511"/>
    <w:rsid w:val="005D7FA6"/>
    <w:rsid w:val="005E2065"/>
    <w:rsid w:val="005E2C7F"/>
    <w:rsid w:val="005F7B9B"/>
    <w:rsid w:val="005F7DEC"/>
    <w:rsid w:val="006024CF"/>
    <w:rsid w:val="00605851"/>
    <w:rsid w:val="00606E36"/>
    <w:rsid w:val="00613250"/>
    <w:rsid w:val="0061499B"/>
    <w:rsid w:val="00616090"/>
    <w:rsid w:val="0061645B"/>
    <w:rsid w:val="006213D5"/>
    <w:rsid w:val="00625218"/>
    <w:rsid w:val="0063204B"/>
    <w:rsid w:val="00656BB8"/>
    <w:rsid w:val="00660E83"/>
    <w:rsid w:val="00663C78"/>
    <w:rsid w:val="00674103"/>
    <w:rsid w:val="006774CC"/>
    <w:rsid w:val="0068249A"/>
    <w:rsid w:val="00694EEF"/>
    <w:rsid w:val="00697BDB"/>
    <w:rsid w:val="006A0E10"/>
    <w:rsid w:val="006A165C"/>
    <w:rsid w:val="006A30F3"/>
    <w:rsid w:val="006B5E23"/>
    <w:rsid w:val="006B7CE0"/>
    <w:rsid w:val="006C28B5"/>
    <w:rsid w:val="006C3AA7"/>
    <w:rsid w:val="006D0648"/>
    <w:rsid w:val="006E1C61"/>
    <w:rsid w:val="006E2C5F"/>
    <w:rsid w:val="006F5F7F"/>
    <w:rsid w:val="006F6E22"/>
    <w:rsid w:val="007049CE"/>
    <w:rsid w:val="00716360"/>
    <w:rsid w:val="007241A4"/>
    <w:rsid w:val="00732A31"/>
    <w:rsid w:val="0073512A"/>
    <w:rsid w:val="00735455"/>
    <w:rsid w:val="00737168"/>
    <w:rsid w:val="00737C1B"/>
    <w:rsid w:val="00741CAA"/>
    <w:rsid w:val="00746531"/>
    <w:rsid w:val="007508D2"/>
    <w:rsid w:val="00755AB2"/>
    <w:rsid w:val="007752ED"/>
    <w:rsid w:val="0078531E"/>
    <w:rsid w:val="00791C10"/>
    <w:rsid w:val="007951D0"/>
    <w:rsid w:val="00795A0A"/>
    <w:rsid w:val="007971C2"/>
    <w:rsid w:val="007A5085"/>
    <w:rsid w:val="007A6BFE"/>
    <w:rsid w:val="007B292C"/>
    <w:rsid w:val="007B56AC"/>
    <w:rsid w:val="007D293A"/>
    <w:rsid w:val="007D29C1"/>
    <w:rsid w:val="007D5ADF"/>
    <w:rsid w:val="007E3713"/>
    <w:rsid w:val="007E5095"/>
    <w:rsid w:val="0080269D"/>
    <w:rsid w:val="008056B9"/>
    <w:rsid w:val="008111FC"/>
    <w:rsid w:val="00812559"/>
    <w:rsid w:val="00813BE1"/>
    <w:rsid w:val="0082485D"/>
    <w:rsid w:val="008262BE"/>
    <w:rsid w:val="00854D24"/>
    <w:rsid w:val="00856572"/>
    <w:rsid w:val="008575C9"/>
    <w:rsid w:val="008614B0"/>
    <w:rsid w:val="00871A4E"/>
    <w:rsid w:val="008737A3"/>
    <w:rsid w:val="00885426"/>
    <w:rsid w:val="00894E4F"/>
    <w:rsid w:val="00896D35"/>
    <w:rsid w:val="008A269A"/>
    <w:rsid w:val="008B0240"/>
    <w:rsid w:val="008B27B7"/>
    <w:rsid w:val="008B3ED8"/>
    <w:rsid w:val="008B5346"/>
    <w:rsid w:val="008C2B39"/>
    <w:rsid w:val="008C577D"/>
    <w:rsid w:val="008E2415"/>
    <w:rsid w:val="008F7246"/>
    <w:rsid w:val="008F7ED4"/>
    <w:rsid w:val="009072B0"/>
    <w:rsid w:val="00907A91"/>
    <w:rsid w:val="00910611"/>
    <w:rsid w:val="00910DD5"/>
    <w:rsid w:val="00920B6A"/>
    <w:rsid w:val="00925B50"/>
    <w:rsid w:val="00930C3B"/>
    <w:rsid w:val="00940CB4"/>
    <w:rsid w:val="00961969"/>
    <w:rsid w:val="009619D4"/>
    <w:rsid w:val="00964F44"/>
    <w:rsid w:val="00973292"/>
    <w:rsid w:val="0097434A"/>
    <w:rsid w:val="00975EFC"/>
    <w:rsid w:val="00975F37"/>
    <w:rsid w:val="0097703A"/>
    <w:rsid w:val="00980C30"/>
    <w:rsid w:val="009813A7"/>
    <w:rsid w:val="00981492"/>
    <w:rsid w:val="009B2458"/>
    <w:rsid w:val="009B28FE"/>
    <w:rsid w:val="009B2DDC"/>
    <w:rsid w:val="009C6DD8"/>
    <w:rsid w:val="009C78BA"/>
    <w:rsid w:val="009D3EAE"/>
    <w:rsid w:val="009D699C"/>
    <w:rsid w:val="009E16D5"/>
    <w:rsid w:val="009E2D65"/>
    <w:rsid w:val="009F2D0A"/>
    <w:rsid w:val="009F69E1"/>
    <w:rsid w:val="00A02193"/>
    <w:rsid w:val="00A060B2"/>
    <w:rsid w:val="00A0727D"/>
    <w:rsid w:val="00A1570A"/>
    <w:rsid w:val="00A15C44"/>
    <w:rsid w:val="00A252F6"/>
    <w:rsid w:val="00A30080"/>
    <w:rsid w:val="00A37715"/>
    <w:rsid w:val="00A412C4"/>
    <w:rsid w:val="00A42760"/>
    <w:rsid w:val="00A458B9"/>
    <w:rsid w:val="00A50FA4"/>
    <w:rsid w:val="00A54931"/>
    <w:rsid w:val="00A54F0C"/>
    <w:rsid w:val="00A55639"/>
    <w:rsid w:val="00A723B5"/>
    <w:rsid w:val="00A747FC"/>
    <w:rsid w:val="00A75C72"/>
    <w:rsid w:val="00A870FB"/>
    <w:rsid w:val="00A91352"/>
    <w:rsid w:val="00A93113"/>
    <w:rsid w:val="00A9366A"/>
    <w:rsid w:val="00AA2C73"/>
    <w:rsid w:val="00AA426D"/>
    <w:rsid w:val="00AA53FB"/>
    <w:rsid w:val="00AA5EF4"/>
    <w:rsid w:val="00AB13DC"/>
    <w:rsid w:val="00AB23F5"/>
    <w:rsid w:val="00AC3BFD"/>
    <w:rsid w:val="00AD06A3"/>
    <w:rsid w:val="00AD2A57"/>
    <w:rsid w:val="00AD6F1D"/>
    <w:rsid w:val="00AE5C34"/>
    <w:rsid w:val="00B06389"/>
    <w:rsid w:val="00B06A4D"/>
    <w:rsid w:val="00B07904"/>
    <w:rsid w:val="00B1059F"/>
    <w:rsid w:val="00B16D27"/>
    <w:rsid w:val="00B174D2"/>
    <w:rsid w:val="00B256CB"/>
    <w:rsid w:val="00B25AD2"/>
    <w:rsid w:val="00B44293"/>
    <w:rsid w:val="00B55F66"/>
    <w:rsid w:val="00B65B8E"/>
    <w:rsid w:val="00B72ABD"/>
    <w:rsid w:val="00B8287D"/>
    <w:rsid w:val="00B8481A"/>
    <w:rsid w:val="00B86A31"/>
    <w:rsid w:val="00B87945"/>
    <w:rsid w:val="00BB24C2"/>
    <w:rsid w:val="00BB32BC"/>
    <w:rsid w:val="00BB636B"/>
    <w:rsid w:val="00BC01E0"/>
    <w:rsid w:val="00BD38B5"/>
    <w:rsid w:val="00BD64AA"/>
    <w:rsid w:val="00BE0CDF"/>
    <w:rsid w:val="00BE7E93"/>
    <w:rsid w:val="00C2127C"/>
    <w:rsid w:val="00C25191"/>
    <w:rsid w:val="00C32F7F"/>
    <w:rsid w:val="00C47185"/>
    <w:rsid w:val="00C47C27"/>
    <w:rsid w:val="00C54647"/>
    <w:rsid w:val="00C56D52"/>
    <w:rsid w:val="00C6029B"/>
    <w:rsid w:val="00C70BBF"/>
    <w:rsid w:val="00C73A74"/>
    <w:rsid w:val="00C77DBC"/>
    <w:rsid w:val="00C8302A"/>
    <w:rsid w:val="00C96C4B"/>
    <w:rsid w:val="00CA62C6"/>
    <w:rsid w:val="00CA7D8F"/>
    <w:rsid w:val="00CA7E7E"/>
    <w:rsid w:val="00CB5124"/>
    <w:rsid w:val="00CD507E"/>
    <w:rsid w:val="00CE1CC1"/>
    <w:rsid w:val="00CE3122"/>
    <w:rsid w:val="00CE7529"/>
    <w:rsid w:val="00CF01A4"/>
    <w:rsid w:val="00D10EA4"/>
    <w:rsid w:val="00D1116B"/>
    <w:rsid w:val="00D1395B"/>
    <w:rsid w:val="00D2229D"/>
    <w:rsid w:val="00D227F6"/>
    <w:rsid w:val="00D32928"/>
    <w:rsid w:val="00D4046F"/>
    <w:rsid w:val="00D50F3E"/>
    <w:rsid w:val="00D61B69"/>
    <w:rsid w:val="00D649FF"/>
    <w:rsid w:val="00D67A2E"/>
    <w:rsid w:val="00DB1EAB"/>
    <w:rsid w:val="00DB2B31"/>
    <w:rsid w:val="00DB4ABB"/>
    <w:rsid w:val="00DC540F"/>
    <w:rsid w:val="00DC77AA"/>
    <w:rsid w:val="00DD443F"/>
    <w:rsid w:val="00DE1A3F"/>
    <w:rsid w:val="00DE220A"/>
    <w:rsid w:val="00DE7842"/>
    <w:rsid w:val="00E025C8"/>
    <w:rsid w:val="00E03FE7"/>
    <w:rsid w:val="00E1585B"/>
    <w:rsid w:val="00E364EF"/>
    <w:rsid w:val="00E37F93"/>
    <w:rsid w:val="00E41CED"/>
    <w:rsid w:val="00E41DCB"/>
    <w:rsid w:val="00E43A0E"/>
    <w:rsid w:val="00E515B1"/>
    <w:rsid w:val="00E5455D"/>
    <w:rsid w:val="00E54E5B"/>
    <w:rsid w:val="00E63117"/>
    <w:rsid w:val="00E65565"/>
    <w:rsid w:val="00E664FA"/>
    <w:rsid w:val="00E72261"/>
    <w:rsid w:val="00E84605"/>
    <w:rsid w:val="00E93553"/>
    <w:rsid w:val="00E96D78"/>
    <w:rsid w:val="00EA01EC"/>
    <w:rsid w:val="00EB5756"/>
    <w:rsid w:val="00EB7A8A"/>
    <w:rsid w:val="00EC39D8"/>
    <w:rsid w:val="00EC7069"/>
    <w:rsid w:val="00ED4825"/>
    <w:rsid w:val="00ED76AD"/>
    <w:rsid w:val="00EE21DE"/>
    <w:rsid w:val="00EE32DA"/>
    <w:rsid w:val="00EE4ADC"/>
    <w:rsid w:val="00EE5B63"/>
    <w:rsid w:val="00EF258C"/>
    <w:rsid w:val="00EF69EC"/>
    <w:rsid w:val="00EF6B83"/>
    <w:rsid w:val="00F062C2"/>
    <w:rsid w:val="00F12770"/>
    <w:rsid w:val="00F133D7"/>
    <w:rsid w:val="00F319D4"/>
    <w:rsid w:val="00F3335E"/>
    <w:rsid w:val="00F34206"/>
    <w:rsid w:val="00F35D27"/>
    <w:rsid w:val="00F3785F"/>
    <w:rsid w:val="00F40845"/>
    <w:rsid w:val="00F4375A"/>
    <w:rsid w:val="00F43E27"/>
    <w:rsid w:val="00F53C66"/>
    <w:rsid w:val="00F6593F"/>
    <w:rsid w:val="00F72934"/>
    <w:rsid w:val="00F764D9"/>
    <w:rsid w:val="00F97152"/>
    <w:rsid w:val="00FA02C7"/>
    <w:rsid w:val="00FA6DF3"/>
    <w:rsid w:val="00FB3191"/>
    <w:rsid w:val="00FC11DA"/>
    <w:rsid w:val="00FC212E"/>
    <w:rsid w:val="00FF48A0"/>
    <w:rsid w:val="00FF4A81"/>
    <w:rsid w:val="00FF4C35"/>
    <w:rsid w:val="00FF7889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AB30DA"/>
  <w15:chartTrackingRefBased/>
  <w15:docId w15:val="{23EEA978-DF50-40EF-A7C0-005280766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465F85"/>
    <w:rPr>
      <w:rFonts w:ascii="TimesLT" w:hAnsi="TimesLT"/>
      <w:sz w:val="24"/>
      <w:lang w:eastAsia="en-US"/>
    </w:rPr>
  </w:style>
  <w:style w:type="paragraph" w:styleId="Antrat2">
    <w:name w:val="heading 2"/>
    <w:basedOn w:val="prastasis"/>
    <w:next w:val="prastasis"/>
    <w:link w:val="Antrat2Diagrama"/>
    <w:qFormat/>
    <w:rsid w:val="00813B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semiHidden/>
    <w:rPr>
      <w:sz w:val="20"/>
    </w:rPr>
  </w:style>
  <w:style w:type="character" w:styleId="Puslapioinaosnuoroda">
    <w:name w:val="footnote reference"/>
    <w:basedOn w:val="Numatytasispastraiposriftas"/>
    <w:semiHidden/>
    <w:rPr>
      <w:vertAlign w:val="superscrip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</w:pPr>
    <w:rPr>
      <w:sz w:val="20"/>
      <w:lang w:val="en-US"/>
    </w:rPr>
  </w:style>
  <w:style w:type="paragraph" w:styleId="Antrats">
    <w:name w:val="header"/>
    <w:basedOn w:val="prastasis"/>
    <w:link w:val="AntratsDiagrama"/>
    <w:uiPriority w:val="99"/>
    <w:pPr>
      <w:tabs>
        <w:tab w:val="center" w:pos="4320"/>
        <w:tab w:val="right" w:pos="8640"/>
      </w:tabs>
    </w:pPr>
  </w:style>
  <w:style w:type="character" w:styleId="Hipersaitas">
    <w:name w:val="Hyperlink"/>
    <w:basedOn w:val="Numatytasispastraiposriftas"/>
    <w:rsid w:val="008614B0"/>
    <w:rPr>
      <w:color w:val="0563C1" w:themeColor="hyperlink"/>
      <w:u w:val="singl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CA7E7E"/>
    <w:rPr>
      <w:rFonts w:ascii="TimesLT" w:hAnsi="TimesLT"/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71636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716360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9619D4"/>
    <w:pPr>
      <w:ind w:left="720"/>
      <w:contextualSpacing/>
    </w:pPr>
    <w:rPr>
      <w:rFonts w:ascii="Times New Roman" w:hAnsi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9619D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2Diagrama">
    <w:name w:val="Antraštė 2 Diagrama"/>
    <w:basedOn w:val="Numatytasispastraiposriftas"/>
    <w:link w:val="Antrat2"/>
    <w:rsid w:val="00813BE1"/>
    <w:rPr>
      <w:rFonts w:ascii="Arial" w:hAnsi="Arial" w:cs="Arial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esktop\dokumentai\New%20folder\ADMINIST2015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00A0D-A2C9-4254-B263-B1B263F25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ADMINIST2015</Template>
  <TotalTime>3</TotalTime>
  <Pages>5</Pages>
  <Words>11469</Words>
  <Characters>6538</Characters>
  <Application>Microsoft Office Word</Application>
  <DocSecurity>0</DocSecurity>
  <Lines>54</Lines>
  <Paragraphs>35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ŠAKIU RAJONO SAVIVALDYBES</vt:lpstr>
      <vt:lpstr>     ŠAKIU RAJONO SAVIVALDYBES                                   </vt:lpstr>
    </vt:vector>
  </TitlesOfParts>
  <Company/>
  <LinksUpToDate>false</LinksUpToDate>
  <CharactersWithSpaces>17972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ŠAKIU RAJONO SAVIVALDYBES</dc:title>
  <dc:subject/>
  <dc:creator>Vartotojas</dc:creator>
  <cp:keywords/>
  <dc:description/>
  <cp:lastModifiedBy>Ingrida Maksvytienė</cp:lastModifiedBy>
  <cp:revision>4</cp:revision>
  <cp:lastPrinted>2017-04-11T07:51:00Z</cp:lastPrinted>
  <dcterms:created xsi:type="dcterms:W3CDTF">2023-04-14T11:59:00Z</dcterms:created>
  <dcterms:modified xsi:type="dcterms:W3CDTF">2023-05-02T15:20:00Z</dcterms:modified>
</cp:coreProperties>
</file>